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Pr="00FB00FA" w:rsidRDefault="00DE50DD" w:rsidP="006771A8">
      <w:pPr>
        <w:spacing w:before="1320" w:after="24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r w:rsidRPr="00DE50DD">
        <w:rPr>
          <w:rFonts w:ascii="Arial" w:hAnsi="Arial" w:cs="Arial"/>
          <w:b/>
          <w:caps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8D08A1" w:rsidRDefault="00533862" w:rsidP="008D08A1">
                            <w:pPr>
                              <w:spacing w:before="120" w:line="276" w:lineRule="auto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8D08A1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8D08A1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8D08A1" w:rsidRDefault="00533862" w:rsidP="008D08A1">
                            <w:pPr>
                              <w:spacing w:before="120" w:line="276" w:lineRule="auto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8D08A1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8D08A1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ascii="Arial" w:hAnsi="Arial"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8D08A1" w:rsidRDefault="00533862" w:rsidP="008D08A1">
                      <w:pPr>
                        <w:spacing w:before="120" w:line="276" w:lineRule="auto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proofErr w:type="gramStart"/>
                      <w:r w:rsidRPr="008D08A1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8D08A1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8D08A1" w:rsidRDefault="00533862" w:rsidP="008D08A1">
                      <w:pPr>
                        <w:spacing w:before="120" w:line="276" w:lineRule="auto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proofErr w:type="gramStart"/>
                      <w:r w:rsidRPr="008D08A1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8D08A1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) Rejeitado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265D6E">
        <w:rPr>
          <w:rFonts w:ascii="Arial" w:hAnsi="Arial" w:cs="Arial"/>
          <w:b/>
          <w:caps/>
          <w:noProof/>
          <w:sz w:val="28"/>
          <w:szCs w:val="28"/>
        </w:rPr>
        <w:t>PEDIDO DE INFORMAÇÕES</w:t>
      </w:r>
      <w:r w:rsidR="004E06ED" w:rsidRPr="00FB00FA">
        <w:rPr>
          <w:rFonts w:ascii="Arial" w:hAnsi="Arial" w:cs="Arial"/>
          <w:b/>
          <w:caps/>
          <w:sz w:val="28"/>
          <w:szCs w:val="28"/>
        </w:rPr>
        <w:t xml:space="preserve"> nº</w:t>
      </w:r>
      <w:r w:rsidR="00FB00FA">
        <w:rPr>
          <w:rFonts w:ascii="Arial" w:hAnsi="Arial" w:cs="Arial"/>
          <w:b/>
          <w:caps/>
          <w:sz w:val="28"/>
          <w:szCs w:val="28"/>
        </w:rPr>
        <w:t xml:space="preserve"> </w:t>
      </w:r>
      <w:r w:rsidR="00797980">
        <w:rPr>
          <w:rFonts w:ascii="Arial" w:hAnsi="Arial" w:cs="Arial"/>
          <w:b/>
          <w:caps/>
          <w:sz w:val="28"/>
          <w:szCs w:val="28"/>
        </w:rPr>
        <w:t>1</w:t>
      </w:r>
      <w:r w:rsidR="00F23F11">
        <w:rPr>
          <w:rFonts w:ascii="Arial" w:hAnsi="Arial" w:cs="Arial"/>
          <w:b/>
          <w:caps/>
          <w:sz w:val="28"/>
          <w:szCs w:val="28"/>
        </w:rPr>
        <w:t>23</w:t>
      </w:r>
      <w:r w:rsidR="003E188F">
        <w:rPr>
          <w:rFonts w:ascii="Arial" w:hAnsi="Arial" w:cs="Arial"/>
          <w:b/>
          <w:caps/>
          <w:sz w:val="28"/>
          <w:szCs w:val="28"/>
        </w:rPr>
        <w:fldChar w:fldCharType="begin"/>
      </w:r>
      <w:r w:rsidR="003E188F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="003E188F">
        <w:rPr>
          <w:rFonts w:ascii="Arial" w:hAnsi="Arial" w:cs="Arial"/>
          <w:b/>
          <w:caps/>
          <w:sz w:val="28"/>
          <w:szCs w:val="28"/>
        </w:rPr>
        <w:fldChar w:fldCharType="end"/>
      </w:r>
      <w:r w:rsidR="004E06ED" w:rsidRPr="00FB00FA">
        <w:rPr>
          <w:rFonts w:ascii="Arial" w:hAnsi="Arial" w:cs="Arial"/>
          <w:b/>
          <w:caps/>
          <w:sz w:val="28"/>
          <w:szCs w:val="28"/>
        </w:rPr>
        <w:t>/</w:t>
      </w:r>
      <w:r w:rsidR="006F4E64">
        <w:rPr>
          <w:rFonts w:ascii="Arial" w:hAnsi="Arial" w:cs="Arial"/>
          <w:b/>
          <w:caps/>
          <w:sz w:val="28"/>
          <w:szCs w:val="28"/>
        </w:rPr>
        <w:t>20</w:t>
      </w:r>
      <w:r w:rsidR="00E41031">
        <w:rPr>
          <w:rFonts w:ascii="Arial" w:hAnsi="Arial" w:cs="Arial"/>
          <w:b/>
          <w:caps/>
          <w:sz w:val="28"/>
          <w:szCs w:val="28"/>
        </w:rPr>
        <w:t>20</w:t>
      </w: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8435"/>
      </w:tblGrid>
      <w:tr w:rsidR="00150EE2" w:rsidRPr="005A03FA" w:rsidTr="004362B9">
        <w:trPr>
          <w:jc w:val="center"/>
        </w:trPr>
        <w:tc>
          <w:tcPr>
            <w:tcW w:w="1063" w:type="dxa"/>
          </w:tcPr>
          <w:p w:rsidR="00150EE2" w:rsidRPr="005A03FA" w:rsidRDefault="00150EE2" w:rsidP="004362B9">
            <w:pPr>
              <w:tabs>
                <w:tab w:val="left" w:pos="2835"/>
              </w:tabs>
              <w:spacing w:line="276" w:lineRule="auto"/>
              <w:rPr>
                <w:rFonts w:ascii="Arial" w:hAnsi="Arial" w:cs="Arial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74" w:type="dxa"/>
          </w:tcPr>
          <w:p w:rsidR="00150EE2" w:rsidRPr="005A03FA" w:rsidRDefault="002B0051" w:rsidP="00C35016">
            <w:pPr>
              <w:tabs>
                <w:tab w:val="left" w:pos="2835"/>
              </w:tabs>
              <w:spacing w:line="276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  <w:szCs w:val="20"/>
              </w:rPr>
              <w:t>Re</w:t>
            </w:r>
            <w:r w:rsidR="00222AAB">
              <w:rPr>
                <w:rFonts w:ascii="Arial" w:hAnsi="Arial" w:cs="Arial"/>
                <w:sz w:val="20"/>
                <w:szCs w:val="20"/>
              </w:rPr>
              <w:t xml:space="preserve">fere-se </w:t>
            </w:r>
            <w:r w:rsidR="00C35016">
              <w:rPr>
                <w:rFonts w:ascii="Arial" w:hAnsi="Arial" w:cs="Arial"/>
                <w:sz w:val="20"/>
                <w:szCs w:val="20"/>
              </w:rPr>
              <w:t>a</w:t>
            </w:r>
            <w:r w:rsidR="00222AAB">
              <w:rPr>
                <w:rFonts w:ascii="Arial" w:hAnsi="Arial" w:cs="Arial"/>
                <w:sz w:val="20"/>
                <w:szCs w:val="20"/>
              </w:rPr>
              <w:t xml:space="preserve"> realização de estudo para amplia</w:t>
            </w:r>
            <w:r w:rsidR="00C35016">
              <w:rPr>
                <w:rFonts w:ascii="Arial" w:hAnsi="Arial" w:cs="Arial"/>
                <w:sz w:val="20"/>
                <w:szCs w:val="20"/>
              </w:rPr>
              <w:t xml:space="preserve">r </w:t>
            </w:r>
            <w:r w:rsidR="00222AAB">
              <w:rPr>
                <w:rFonts w:ascii="Arial" w:hAnsi="Arial" w:cs="Arial"/>
                <w:sz w:val="20"/>
                <w:szCs w:val="20"/>
              </w:rPr>
              <w:t xml:space="preserve">a extensão </w:t>
            </w:r>
            <w:r w:rsidR="00512565">
              <w:rPr>
                <w:rFonts w:ascii="Arial" w:hAnsi="Arial" w:cs="Arial"/>
                <w:sz w:val="20"/>
                <w:szCs w:val="20"/>
              </w:rPr>
              <w:t xml:space="preserve">da área denominada de Estrada </w:t>
            </w:r>
            <w:r w:rsidR="00C35016">
              <w:rPr>
                <w:rFonts w:ascii="Arial" w:hAnsi="Arial" w:cs="Arial"/>
                <w:sz w:val="20"/>
                <w:szCs w:val="20"/>
              </w:rPr>
              <w:t xml:space="preserve">de </w:t>
            </w:r>
            <w:r w:rsidR="00512565">
              <w:rPr>
                <w:rFonts w:ascii="Arial" w:hAnsi="Arial" w:cs="Arial"/>
                <w:sz w:val="20"/>
                <w:szCs w:val="20"/>
              </w:rPr>
              <w:t xml:space="preserve">São Sebastião, descrita sob o Código JCR 230 (Decreto nº 841 de 1987), na metragem aproximada de 1 </w:t>
            </w:r>
            <w:r w:rsidR="00C35016">
              <w:rPr>
                <w:rFonts w:ascii="Arial" w:hAnsi="Arial" w:cs="Arial"/>
                <w:sz w:val="20"/>
                <w:szCs w:val="20"/>
              </w:rPr>
              <w:t>KM</w:t>
            </w:r>
            <w:r w:rsidR="00512565">
              <w:rPr>
                <w:rFonts w:ascii="Arial" w:hAnsi="Arial" w:cs="Arial"/>
                <w:sz w:val="20"/>
                <w:szCs w:val="20"/>
              </w:rPr>
              <w:t>, para projeto de melhoria</w:t>
            </w:r>
            <w:r w:rsidR="00C35016">
              <w:rPr>
                <w:rFonts w:ascii="Arial" w:hAnsi="Arial" w:cs="Arial"/>
                <w:sz w:val="20"/>
                <w:szCs w:val="20"/>
              </w:rPr>
              <w:t>s</w:t>
            </w:r>
            <w:r w:rsidR="00512565">
              <w:rPr>
                <w:rFonts w:ascii="Arial" w:hAnsi="Arial" w:cs="Arial"/>
                <w:sz w:val="20"/>
                <w:szCs w:val="20"/>
              </w:rPr>
              <w:t xml:space="preserve"> de iluminação, implantação de nova numeração das casas desta </w:t>
            </w:r>
            <w:r w:rsidR="00C35016">
              <w:rPr>
                <w:rFonts w:ascii="Arial" w:hAnsi="Arial" w:cs="Arial"/>
                <w:sz w:val="20"/>
                <w:szCs w:val="20"/>
              </w:rPr>
              <w:t xml:space="preserve">nova </w:t>
            </w:r>
            <w:r w:rsidR="00512565">
              <w:rPr>
                <w:rFonts w:ascii="Arial" w:hAnsi="Arial" w:cs="Arial"/>
                <w:sz w:val="20"/>
                <w:szCs w:val="20"/>
              </w:rPr>
              <w:t xml:space="preserve">área e </w:t>
            </w:r>
            <w:r w:rsidR="00C35016">
              <w:rPr>
                <w:rFonts w:ascii="Arial" w:hAnsi="Arial" w:cs="Arial"/>
                <w:sz w:val="20"/>
                <w:szCs w:val="20"/>
              </w:rPr>
              <w:t xml:space="preserve">para </w:t>
            </w:r>
            <w:r w:rsidR="00512565">
              <w:rPr>
                <w:rFonts w:ascii="Arial" w:hAnsi="Arial" w:cs="Arial"/>
                <w:sz w:val="20"/>
                <w:szCs w:val="20"/>
              </w:rPr>
              <w:t>outros serviços</w:t>
            </w:r>
            <w:r w:rsidR="00C3501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543DF3">
              <w:rPr>
                <w:rFonts w:ascii="Arial" w:hAnsi="Arial" w:cs="Arial"/>
                <w:sz w:val="20"/>
                <w:szCs w:val="20"/>
              </w:rPr>
              <w:t>que com esta ação</w:t>
            </w:r>
            <w:r w:rsidR="00C3501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543DF3">
              <w:rPr>
                <w:rFonts w:ascii="Arial" w:hAnsi="Arial" w:cs="Arial"/>
                <w:sz w:val="20"/>
                <w:szCs w:val="20"/>
              </w:rPr>
              <w:t>poder</w:t>
            </w:r>
            <w:r w:rsidR="00C35016">
              <w:rPr>
                <w:rFonts w:ascii="Arial" w:hAnsi="Arial" w:cs="Arial"/>
                <w:sz w:val="20"/>
                <w:szCs w:val="20"/>
              </w:rPr>
              <w:t>á</w:t>
            </w:r>
            <w:r w:rsidR="00543DF3">
              <w:rPr>
                <w:rFonts w:ascii="Arial" w:hAnsi="Arial" w:cs="Arial"/>
                <w:sz w:val="20"/>
                <w:szCs w:val="20"/>
              </w:rPr>
              <w:t xml:space="preserve"> receber os préstimos do Correio</w:t>
            </w:r>
            <w:r w:rsidR="00E6282E">
              <w:rPr>
                <w:rFonts w:ascii="Arial" w:hAnsi="Arial" w:cs="Arial"/>
                <w:sz w:val="20"/>
                <w:szCs w:val="20"/>
              </w:rPr>
              <w:t>.</w:t>
            </w:r>
            <w:r w:rsidR="00150EE2" w:rsidRPr="00691CF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150EE2" w:rsidRPr="00691CF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150EE2" w:rsidRPr="00691CF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5A03FA" w:rsidRPr="00DB464F" w:rsidRDefault="005A03FA" w:rsidP="00C94ED4">
      <w:pPr>
        <w:tabs>
          <w:tab w:val="left" w:pos="-600"/>
        </w:tabs>
        <w:spacing w:after="120" w:line="336" w:lineRule="auto"/>
        <w:ind w:firstLine="1701"/>
        <w:jc w:val="both"/>
        <w:rPr>
          <w:rFonts w:ascii="Arial" w:hAnsi="Arial" w:cs="Arial"/>
        </w:rPr>
      </w:pPr>
    </w:p>
    <w:p w:rsidR="005A718D" w:rsidRDefault="00FA5D43" w:rsidP="00C94ED4">
      <w:pPr>
        <w:tabs>
          <w:tab w:val="left" w:pos="-600"/>
        </w:tabs>
        <w:spacing w:after="120" w:line="336" w:lineRule="auto"/>
        <w:ind w:firstLine="1701"/>
        <w:jc w:val="both"/>
        <w:rPr>
          <w:rFonts w:ascii="Arial" w:hAnsi="Arial" w:cs="Arial"/>
          <w:bCs/>
        </w:rPr>
      </w:pPr>
      <w:r w:rsidRPr="00D11115">
        <w:rPr>
          <w:rFonts w:ascii="Arial" w:hAnsi="Arial" w:cs="Arial"/>
          <w:b/>
          <w:bCs/>
        </w:rPr>
        <w:t>Considerando</w:t>
      </w:r>
      <w:r w:rsidRPr="002D52FF">
        <w:rPr>
          <w:rFonts w:ascii="Arial" w:hAnsi="Arial" w:cs="Arial"/>
          <w:bCs/>
        </w:rPr>
        <w:t xml:space="preserve"> </w:t>
      </w:r>
      <w:r w:rsidR="00F350B0" w:rsidRPr="00F350B0">
        <w:rPr>
          <w:rFonts w:ascii="Arial" w:hAnsi="Arial" w:cs="Arial"/>
          <w:bCs/>
        </w:rPr>
        <w:t>que</w:t>
      </w:r>
      <w:r w:rsidR="00F350B0" w:rsidRPr="00D11115">
        <w:rPr>
          <w:rFonts w:ascii="Arial" w:hAnsi="Arial" w:cs="Arial"/>
          <w:bCs/>
        </w:rPr>
        <w:t xml:space="preserve"> </w:t>
      </w:r>
      <w:r w:rsidR="00F350B0" w:rsidRPr="00F350B0">
        <w:rPr>
          <w:rFonts w:ascii="Arial" w:hAnsi="Arial" w:cs="Arial"/>
          <w:bCs/>
        </w:rPr>
        <w:t>esta solicitação é para inclusão social de, aproximadamente, dez moradores, que estão sem o recebimento dos serviços de entrega de correspondência pelos Correios, e se sentiriam contemplados com esta medida, pois a estrada e chamada de “Siqueira”, e conforme levantamento não foi oficializada, e terminaria na alambique</w:t>
      </w:r>
      <w:r w:rsidR="001026D4">
        <w:rPr>
          <w:rFonts w:ascii="Arial" w:hAnsi="Arial" w:cs="Arial"/>
          <w:bCs/>
        </w:rPr>
        <w:t>;</w:t>
      </w:r>
    </w:p>
    <w:p w:rsidR="002044DE" w:rsidRDefault="00FA5D43" w:rsidP="00C94ED4">
      <w:pPr>
        <w:tabs>
          <w:tab w:val="left" w:pos="-600"/>
        </w:tabs>
        <w:spacing w:after="120" w:line="336" w:lineRule="auto"/>
        <w:ind w:firstLine="1701"/>
        <w:jc w:val="both"/>
        <w:rPr>
          <w:rFonts w:ascii="Arial" w:eastAsia="Calibri" w:hAnsi="Arial" w:cs="Arial"/>
          <w:lang w:eastAsia="en-US"/>
        </w:rPr>
      </w:pPr>
      <w:r w:rsidRPr="00D11115">
        <w:rPr>
          <w:rFonts w:ascii="Arial" w:hAnsi="Arial" w:cs="Arial"/>
          <w:b/>
          <w:bCs/>
        </w:rPr>
        <w:t>Considerando</w:t>
      </w:r>
      <w:r w:rsidRPr="00B42D15">
        <w:rPr>
          <w:rFonts w:ascii="Arial" w:eastAsia="Calibri" w:hAnsi="Arial" w:cs="Arial"/>
          <w:lang w:eastAsia="en-US"/>
        </w:rPr>
        <w:t xml:space="preserve"> </w:t>
      </w:r>
      <w:r w:rsidR="00F350B0" w:rsidRPr="00F350B0">
        <w:rPr>
          <w:rFonts w:ascii="Arial" w:hAnsi="Arial" w:cs="Arial"/>
        </w:rPr>
        <w:t>que a extensão não sofrerá nenhuma ruptura, pois é continuada à Estrada São Sebastião</w:t>
      </w:r>
      <w:r w:rsidR="00856E28">
        <w:rPr>
          <w:rFonts w:ascii="Arial" w:eastAsia="Calibri" w:hAnsi="Arial" w:cs="Arial"/>
          <w:lang w:eastAsia="en-US"/>
        </w:rPr>
        <w:t>; e</w:t>
      </w:r>
    </w:p>
    <w:p w:rsidR="00856E28" w:rsidRDefault="00856E28" w:rsidP="00C94ED4">
      <w:pPr>
        <w:tabs>
          <w:tab w:val="left" w:pos="-600"/>
        </w:tabs>
        <w:spacing w:after="120" w:line="336" w:lineRule="auto"/>
        <w:ind w:firstLine="1701"/>
        <w:jc w:val="both"/>
        <w:rPr>
          <w:rFonts w:ascii="Arial" w:eastAsia="Calibri" w:hAnsi="Arial" w:cs="Arial"/>
          <w:lang w:eastAsia="en-US"/>
        </w:rPr>
      </w:pPr>
      <w:r w:rsidRPr="00D11115">
        <w:rPr>
          <w:rFonts w:ascii="Arial" w:eastAsia="Calibri" w:hAnsi="Arial" w:cs="Arial"/>
          <w:b/>
          <w:lang w:eastAsia="en-US"/>
        </w:rPr>
        <w:t>Considerando</w:t>
      </w:r>
      <w:r>
        <w:rPr>
          <w:rFonts w:ascii="Arial" w:eastAsia="Calibri" w:hAnsi="Arial" w:cs="Arial"/>
          <w:lang w:eastAsia="en-US"/>
        </w:rPr>
        <w:t xml:space="preserve"> </w:t>
      </w:r>
      <w:r w:rsidRPr="00856E28">
        <w:rPr>
          <w:rFonts w:ascii="Arial" w:eastAsia="Calibri" w:hAnsi="Arial" w:cs="Arial"/>
          <w:lang w:eastAsia="en-US"/>
        </w:rPr>
        <w:t>que, para este atendimento, o local sofrerá poucas intervenções da Secretaria de Planejamento no que tange emitir novo emplacamento</w:t>
      </w:r>
      <w:r>
        <w:rPr>
          <w:rFonts w:ascii="Arial" w:eastAsia="Calibri" w:hAnsi="Arial" w:cs="Arial"/>
          <w:lang w:eastAsia="en-US"/>
        </w:rPr>
        <w:t>,</w:t>
      </w:r>
    </w:p>
    <w:p w:rsidR="00265D6E" w:rsidRPr="00DB464F" w:rsidRDefault="00265D6E" w:rsidP="00C94ED4">
      <w:pPr>
        <w:tabs>
          <w:tab w:val="left" w:pos="-600"/>
        </w:tabs>
        <w:spacing w:after="120" w:line="336" w:lineRule="auto"/>
        <w:ind w:firstLine="1701"/>
        <w:jc w:val="both"/>
        <w:rPr>
          <w:rFonts w:ascii="Arial" w:hAnsi="Arial" w:cs="Arial"/>
        </w:rPr>
      </w:pPr>
      <w:r w:rsidRPr="00DB464F">
        <w:rPr>
          <w:rFonts w:ascii="Arial" w:hAnsi="Arial" w:cs="Arial"/>
          <w:b/>
        </w:rPr>
        <w:t>REQUE</w:t>
      </w:r>
      <w:r w:rsidR="00403CE2">
        <w:rPr>
          <w:rFonts w:ascii="Arial" w:hAnsi="Arial" w:cs="Arial"/>
          <w:b/>
        </w:rPr>
        <w:t>REMOS</w:t>
      </w:r>
      <w:r w:rsidRPr="00DB464F">
        <w:rPr>
          <w:rFonts w:ascii="Arial" w:hAnsi="Arial" w:cs="Arial"/>
        </w:rPr>
        <w:t xml:space="preserve"> </w:t>
      </w:r>
      <w:r w:rsidR="00CD6C99" w:rsidRPr="00DB464F">
        <w:rPr>
          <w:rFonts w:ascii="Arial" w:hAnsi="Arial" w:cs="Arial"/>
        </w:rPr>
        <w:t>ao</w:t>
      </w:r>
      <w:r w:rsidRPr="00DB464F">
        <w:rPr>
          <w:rFonts w:ascii="Arial" w:hAnsi="Arial" w:cs="Arial"/>
        </w:rPr>
        <w:t xml:space="preserve"> Excelentíssim</w:t>
      </w:r>
      <w:r w:rsidR="00CD6C99" w:rsidRPr="00DB464F">
        <w:rPr>
          <w:rFonts w:ascii="Arial" w:hAnsi="Arial" w:cs="Arial"/>
        </w:rPr>
        <w:t>o</w:t>
      </w:r>
      <w:r w:rsidRPr="00DB464F">
        <w:rPr>
          <w:rFonts w:ascii="Arial" w:hAnsi="Arial" w:cs="Arial"/>
        </w:rPr>
        <w:t xml:space="preserve"> Senhor </w:t>
      </w:r>
      <w:smartTag w:uri="schemas-houaiss/mini" w:element="verbetes">
        <w:r w:rsidRPr="00DB464F">
          <w:rPr>
            <w:rFonts w:ascii="Arial" w:hAnsi="Arial" w:cs="Arial"/>
          </w:rPr>
          <w:t>Presidente</w:t>
        </w:r>
      </w:smartTag>
      <w:r w:rsidRPr="00DB464F">
        <w:rPr>
          <w:rFonts w:ascii="Arial" w:hAnsi="Arial" w:cs="Arial"/>
        </w:rPr>
        <w:t xml:space="preserve"> desta </w:t>
      </w:r>
      <w:smartTag w:uri="schemas-houaiss/mini" w:element="verbetes">
        <w:r w:rsidRPr="00DB464F">
          <w:rPr>
            <w:rFonts w:ascii="Arial" w:hAnsi="Arial" w:cs="Arial"/>
          </w:rPr>
          <w:t>Casa</w:t>
        </w:r>
      </w:smartTag>
      <w:r w:rsidRPr="00DB464F">
        <w:rPr>
          <w:rFonts w:ascii="Arial" w:hAnsi="Arial" w:cs="Arial"/>
        </w:rPr>
        <w:t xml:space="preserve">, </w:t>
      </w:r>
      <w:smartTag w:uri="schemas-houaiss/mini" w:element="verbetes">
        <w:r w:rsidRPr="00DB464F">
          <w:rPr>
            <w:rFonts w:ascii="Arial" w:hAnsi="Arial" w:cs="Arial"/>
          </w:rPr>
          <w:t>ouvido</w:t>
        </w:r>
      </w:smartTag>
      <w:r w:rsidRPr="00DB464F">
        <w:rPr>
          <w:rFonts w:ascii="Arial" w:hAnsi="Arial" w:cs="Arial"/>
        </w:rPr>
        <w:t xml:space="preserve"> e </w:t>
      </w:r>
      <w:smartTag w:uri="schemas-houaiss/mini" w:element="verbetes">
        <w:r w:rsidRPr="00DB464F">
          <w:rPr>
            <w:rFonts w:ascii="Arial" w:hAnsi="Arial" w:cs="Arial"/>
          </w:rPr>
          <w:t>aprovado</w:t>
        </w:r>
      </w:smartTag>
      <w:r w:rsidRPr="00DB464F">
        <w:rPr>
          <w:rFonts w:ascii="Arial" w:hAnsi="Arial" w:cs="Arial"/>
        </w:rPr>
        <w:t xml:space="preserve"> </w:t>
      </w:r>
      <w:smartTag w:uri="schemas-houaiss/acao" w:element="dm">
        <w:r w:rsidRPr="00DB464F">
          <w:rPr>
            <w:rFonts w:ascii="Arial" w:hAnsi="Arial" w:cs="Arial"/>
          </w:rPr>
          <w:t>pelo</w:t>
        </w:r>
      </w:smartTag>
      <w:r w:rsidRPr="00DB464F">
        <w:rPr>
          <w:rFonts w:ascii="Arial" w:hAnsi="Arial" w:cs="Arial"/>
        </w:rPr>
        <w:t xml:space="preserve"> </w:t>
      </w:r>
      <w:smartTag w:uri="schemas-houaiss/mini" w:element="verbetes">
        <w:r w:rsidRPr="00DB464F">
          <w:rPr>
            <w:rFonts w:ascii="Arial" w:hAnsi="Arial" w:cs="Arial"/>
          </w:rPr>
          <w:t>Egrégio</w:t>
        </w:r>
      </w:smartTag>
      <w:r w:rsidRPr="00DB464F">
        <w:rPr>
          <w:rFonts w:ascii="Arial" w:hAnsi="Arial" w:cs="Arial"/>
        </w:rPr>
        <w:t xml:space="preserve"> </w:t>
      </w:r>
      <w:smartTag w:uri="schemas-houaiss/mini" w:element="verbetes">
        <w:r w:rsidRPr="00DB464F">
          <w:rPr>
            <w:rFonts w:ascii="Arial" w:hAnsi="Arial" w:cs="Arial"/>
          </w:rPr>
          <w:t>Plenário</w:t>
        </w:r>
      </w:smartTag>
      <w:r w:rsidRPr="00DB464F">
        <w:rPr>
          <w:rFonts w:ascii="Arial" w:hAnsi="Arial" w:cs="Arial"/>
        </w:rPr>
        <w:t xml:space="preserve">, cumpridas as </w:t>
      </w:r>
      <w:smartTag w:uri="schemas-houaiss/mini" w:element="verbetes">
        <w:r w:rsidRPr="00DB464F">
          <w:rPr>
            <w:rFonts w:ascii="Arial" w:hAnsi="Arial" w:cs="Arial"/>
          </w:rPr>
          <w:t>formalidades</w:t>
        </w:r>
      </w:smartTag>
      <w:r w:rsidRPr="00DB464F">
        <w:rPr>
          <w:rFonts w:ascii="Arial" w:hAnsi="Arial" w:cs="Arial"/>
        </w:rPr>
        <w:t xml:space="preserve"> </w:t>
      </w:r>
      <w:smartTag w:uri="schemas-houaiss/mini" w:element="verbetes">
        <w:r w:rsidRPr="00DB464F">
          <w:rPr>
            <w:rFonts w:ascii="Arial" w:hAnsi="Arial" w:cs="Arial"/>
          </w:rPr>
          <w:t>regimentais</w:t>
        </w:r>
      </w:smartTag>
      <w:r w:rsidRPr="00DB464F">
        <w:rPr>
          <w:rFonts w:ascii="Arial" w:hAnsi="Arial" w:cs="Arial"/>
        </w:rPr>
        <w:t xml:space="preserve">, seja encaminhado ao </w:t>
      </w:r>
      <w:smartTag w:uri="schemas-houaiss/acao" w:element="dm">
        <w:r w:rsidRPr="00DB464F">
          <w:rPr>
            <w:rFonts w:ascii="Arial" w:hAnsi="Arial" w:cs="Arial"/>
          </w:rPr>
          <w:t>Senhor</w:t>
        </w:r>
      </w:smartTag>
      <w:r w:rsidRPr="00DB464F">
        <w:rPr>
          <w:rFonts w:ascii="Arial" w:hAnsi="Arial" w:cs="Arial"/>
        </w:rPr>
        <w:t xml:space="preserve"> </w:t>
      </w:r>
      <w:smartTag w:uri="schemas-houaiss/mini" w:element="verbetes">
        <w:r w:rsidRPr="00DB464F">
          <w:rPr>
            <w:rFonts w:ascii="Arial" w:hAnsi="Arial" w:cs="Arial"/>
          </w:rPr>
          <w:t>Prefeito</w:t>
        </w:r>
      </w:smartTag>
      <w:r w:rsidRPr="00DB464F">
        <w:rPr>
          <w:rFonts w:ascii="Arial" w:hAnsi="Arial" w:cs="Arial"/>
        </w:rPr>
        <w:t xml:space="preserve"> Municipal de Jacareí </w:t>
      </w:r>
      <w:r w:rsidR="004369E5">
        <w:rPr>
          <w:rFonts w:ascii="Arial" w:hAnsi="Arial" w:cs="Arial"/>
        </w:rPr>
        <w:t>o seguinte</w:t>
      </w:r>
      <w:r w:rsidR="00064410" w:rsidRPr="00DB464F">
        <w:rPr>
          <w:rFonts w:ascii="Arial" w:hAnsi="Arial" w:cs="Arial"/>
        </w:rPr>
        <w:t xml:space="preserve"> </w:t>
      </w:r>
      <w:smartTag w:uri="schemas-houaiss/mini" w:element="verbetes">
        <w:r w:rsidRPr="00DB464F">
          <w:rPr>
            <w:rFonts w:ascii="Arial" w:hAnsi="Arial" w:cs="Arial"/>
          </w:rPr>
          <w:t>Pedido</w:t>
        </w:r>
      </w:smartTag>
      <w:r w:rsidRPr="00DB464F">
        <w:rPr>
          <w:rFonts w:ascii="Arial" w:hAnsi="Arial" w:cs="Arial"/>
        </w:rPr>
        <w:t xml:space="preserve"> de Informações</w:t>
      </w:r>
      <w:r w:rsidR="001568C2">
        <w:rPr>
          <w:rFonts w:ascii="Arial" w:hAnsi="Arial" w:cs="Arial"/>
        </w:rPr>
        <w:t xml:space="preserve"> </w:t>
      </w:r>
      <w:r w:rsidR="00133858" w:rsidRPr="00133858">
        <w:rPr>
          <w:rFonts w:ascii="Arial" w:hAnsi="Arial" w:cs="Arial"/>
        </w:rPr>
        <w:t>acerca d</w:t>
      </w:r>
      <w:r w:rsidR="003759E2">
        <w:rPr>
          <w:rFonts w:ascii="Arial" w:hAnsi="Arial" w:cs="Arial"/>
        </w:rPr>
        <w:t>a</w:t>
      </w:r>
      <w:r w:rsidR="003759E2" w:rsidRPr="003759E2">
        <w:rPr>
          <w:rFonts w:ascii="Arial" w:hAnsi="Arial" w:cs="Arial"/>
        </w:rPr>
        <w:t xml:space="preserve"> </w:t>
      </w:r>
      <w:r w:rsidR="00952C56" w:rsidRPr="00952C56">
        <w:rPr>
          <w:rFonts w:ascii="Arial" w:hAnsi="Arial" w:cs="Arial"/>
        </w:rPr>
        <w:t>realização de estudo para ampliar a extensão da área denominada de Estrada de São Sebastião, descrita sob o Código JCR 230 (Decreto nº 841 de 1987), na metragem aproximada de 1 KM, para projeto de melhorias de iluminação, implantação de nova numeração das casas desta nova área e para outros serviços que com esta ação poderá receber os préstimos do Correio</w:t>
      </w:r>
      <w:r w:rsidR="00274D7F">
        <w:rPr>
          <w:rFonts w:ascii="Arial" w:eastAsia="Calibri" w:hAnsi="Arial" w:cs="Arial"/>
          <w:lang w:eastAsia="en-US"/>
        </w:rPr>
        <w:t>:</w:t>
      </w:r>
    </w:p>
    <w:p w:rsidR="00265D6E" w:rsidRPr="00DB464F" w:rsidRDefault="003759E2" w:rsidP="00C94ED4">
      <w:pPr>
        <w:numPr>
          <w:ilvl w:val="0"/>
          <w:numId w:val="2"/>
        </w:numPr>
        <w:tabs>
          <w:tab w:val="clear" w:pos="360"/>
          <w:tab w:val="left" w:pos="2694"/>
        </w:tabs>
        <w:spacing w:after="120" w:line="336" w:lineRule="auto"/>
        <w:ind w:left="0" w:firstLine="2268"/>
        <w:jc w:val="both"/>
        <w:rPr>
          <w:rFonts w:ascii="Arial" w:hAnsi="Arial" w:cs="Arial"/>
        </w:rPr>
      </w:pPr>
      <w:r w:rsidRPr="003759E2">
        <w:rPr>
          <w:rFonts w:ascii="Arial" w:hAnsi="Arial" w:cs="Arial"/>
        </w:rPr>
        <w:t xml:space="preserve">Há possibilidade de </w:t>
      </w:r>
      <w:r>
        <w:rPr>
          <w:rFonts w:ascii="Arial" w:hAnsi="Arial" w:cs="Arial"/>
        </w:rPr>
        <w:t>r</w:t>
      </w:r>
      <w:r w:rsidRPr="003759E2">
        <w:rPr>
          <w:rFonts w:ascii="Arial" w:hAnsi="Arial" w:cs="Arial"/>
        </w:rPr>
        <w:t xml:space="preserve">egularização nominal desta </w:t>
      </w:r>
      <w:r>
        <w:rPr>
          <w:rFonts w:ascii="Arial" w:hAnsi="Arial" w:cs="Arial"/>
        </w:rPr>
        <w:t>e</w:t>
      </w:r>
      <w:r w:rsidRPr="003759E2">
        <w:rPr>
          <w:rFonts w:ascii="Arial" w:hAnsi="Arial" w:cs="Arial"/>
        </w:rPr>
        <w:t xml:space="preserve">strada visto não haver empecilho pois </w:t>
      </w:r>
      <w:r>
        <w:rPr>
          <w:rFonts w:ascii="Arial" w:hAnsi="Arial" w:cs="Arial"/>
        </w:rPr>
        <w:t xml:space="preserve">se trata de </w:t>
      </w:r>
      <w:r w:rsidRPr="003759E2">
        <w:rPr>
          <w:rFonts w:ascii="Arial" w:hAnsi="Arial" w:cs="Arial"/>
        </w:rPr>
        <w:t xml:space="preserve">área contínua à </w:t>
      </w:r>
      <w:r w:rsidR="006D60C5">
        <w:rPr>
          <w:rFonts w:ascii="Arial" w:hAnsi="Arial" w:cs="Arial"/>
        </w:rPr>
        <w:t xml:space="preserve">referida </w:t>
      </w:r>
      <w:r>
        <w:rPr>
          <w:rFonts w:ascii="Arial" w:hAnsi="Arial" w:cs="Arial"/>
        </w:rPr>
        <w:t>E</w:t>
      </w:r>
      <w:r w:rsidRPr="003759E2">
        <w:rPr>
          <w:rFonts w:ascii="Arial" w:hAnsi="Arial" w:cs="Arial"/>
        </w:rPr>
        <w:t xml:space="preserve">strada </w:t>
      </w:r>
      <w:r>
        <w:rPr>
          <w:rFonts w:ascii="Arial" w:hAnsi="Arial" w:cs="Arial"/>
        </w:rPr>
        <w:t>São Sebastião</w:t>
      </w:r>
      <w:r w:rsidR="00A7180C">
        <w:rPr>
          <w:rFonts w:ascii="Arial" w:hAnsi="Arial" w:cs="Arial"/>
        </w:rPr>
        <w:t>?</w:t>
      </w:r>
    </w:p>
    <w:p w:rsidR="003532C1" w:rsidRDefault="004E0A6E" w:rsidP="00C94ED4">
      <w:pPr>
        <w:numPr>
          <w:ilvl w:val="0"/>
          <w:numId w:val="2"/>
        </w:numPr>
        <w:tabs>
          <w:tab w:val="clear" w:pos="360"/>
          <w:tab w:val="left" w:pos="2694"/>
        </w:tabs>
        <w:spacing w:after="120" w:line="336" w:lineRule="auto"/>
        <w:ind w:left="0" w:firstLine="2268"/>
        <w:jc w:val="both"/>
        <w:rPr>
          <w:rFonts w:ascii="Arial" w:hAnsi="Arial" w:cs="Arial"/>
        </w:rPr>
      </w:pPr>
      <w:r w:rsidRPr="004E0A6E">
        <w:rPr>
          <w:rFonts w:ascii="Arial" w:hAnsi="Arial" w:cs="Arial"/>
        </w:rPr>
        <w:t>Há possiblidade de continuar o emplacamento das casas, acrescendo o numeral “4”, pois iniciaria a exemplo da primeira casa da estrada conhecida como “Siqueira” nº 150, e seria o n</w:t>
      </w:r>
      <w:bookmarkStart w:id="0" w:name="_GoBack"/>
      <w:bookmarkEnd w:id="0"/>
      <w:r w:rsidRPr="004E0A6E">
        <w:rPr>
          <w:rFonts w:ascii="Arial" w:hAnsi="Arial" w:cs="Arial"/>
        </w:rPr>
        <w:t>º</w:t>
      </w:r>
      <w:r w:rsidR="00642B19">
        <w:rPr>
          <w:rFonts w:ascii="Arial" w:hAnsi="Arial" w:cs="Arial"/>
        </w:rPr>
        <w:t xml:space="preserve"> </w:t>
      </w:r>
      <w:r w:rsidRPr="004E0A6E">
        <w:rPr>
          <w:rFonts w:ascii="Arial" w:hAnsi="Arial" w:cs="Arial"/>
        </w:rPr>
        <w:t>4.150, e assim sucessivamente</w:t>
      </w:r>
      <w:r>
        <w:rPr>
          <w:rFonts w:ascii="Arial" w:hAnsi="Arial" w:cs="Arial"/>
        </w:rPr>
        <w:t>?</w:t>
      </w:r>
    </w:p>
    <w:p w:rsidR="00D916E3" w:rsidRDefault="004E0A6E" w:rsidP="00C94ED4">
      <w:pPr>
        <w:numPr>
          <w:ilvl w:val="0"/>
          <w:numId w:val="2"/>
        </w:numPr>
        <w:tabs>
          <w:tab w:val="clear" w:pos="360"/>
          <w:tab w:val="left" w:pos="2694"/>
        </w:tabs>
        <w:spacing w:after="120" w:line="336" w:lineRule="auto"/>
        <w:ind w:left="0" w:firstLine="2268"/>
        <w:jc w:val="both"/>
        <w:rPr>
          <w:rFonts w:ascii="Arial" w:hAnsi="Arial" w:cs="Arial"/>
        </w:rPr>
      </w:pPr>
      <w:r w:rsidRPr="004E0A6E">
        <w:rPr>
          <w:rFonts w:ascii="Arial" w:hAnsi="Arial" w:cs="Arial"/>
        </w:rPr>
        <w:lastRenderedPageBreak/>
        <w:t xml:space="preserve">Há projetos de melhorias programadas para a localidade Chácaras Rurais de Guararema, cujas estradas são de terra e </w:t>
      </w:r>
      <w:r w:rsidR="00381A19">
        <w:rPr>
          <w:rFonts w:ascii="Arial" w:hAnsi="Arial" w:cs="Arial"/>
        </w:rPr>
        <w:t xml:space="preserve">estão </w:t>
      </w:r>
      <w:r w:rsidRPr="004E0A6E">
        <w:rPr>
          <w:rFonts w:ascii="Arial" w:hAnsi="Arial" w:cs="Arial"/>
        </w:rPr>
        <w:t>sem iluminação</w:t>
      </w:r>
      <w:r w:rsidR="00133858">
        <w:rPr>
          <w:rFonts w:ascii="Arial" w:hAnsi="Arial" w:cs="Arial"/>
        </w:rPr>
        <w:t>?</w:t>
      </w:r>
    </w:p>
    <w:p w:rsidR="00C67A72" w:rsidRDefault="00C67A72" w:rsidP="00C94ED4">
      <w:pPr>
        <w:tabs>
          <w:tab w:val="left" w:pos="-600"/>
          <w:tab w:val="left" w:pos="6521"/>
        </w:tabs>
        <w:spacing w:after="120" w:line="336" w:lineRule="auto"/>
        <w:ind w:firstLine="1701"/>
        <w:jc w:val="both"/>
        <w:rPr>
          <w:rFonts w:ascii="Arial" w:hAnsi="Arial" w:cs="Arial"/>
        </w:rPr>
      </w:pPr>
    </w:p>
    <w:p w:rsidR="003A77BE" w:rsidRPr="00DB464F" w:rsidRDefault="00265D6E" w:rsidP="00C94ED4">
      <w:pPr>
        <w:tabs>
          <w:tab w:val="left" w:pos="-600"/>
          <w:tab w:val="left" w:pos="6521"/>
        </w:tabs>
        <w:spacing w:after="120" w:line="336" w:lineRule="auto"/>
        <w:ind w:firstLine="1701"/>
        <w:jc w:val="both"/>
        <w:rPr>
          <w:rFonts w:ascii="Arial" w:hAnsi="Arial" w:cs="Arial"/>
        </w:rPr>
      </w:pPr>
      <w:r w:rsidRPr="00DB464F">
        <w:rPr>
          <w:rFonts w:ascii="Arial" w:hAnsi="Arial" w:cs="Arial"/>
        </w:rPr>
        <w:t xml:space="preserve">Ao </w:t>
      </w:r>
      <w:smartTag w:uri="schemas-houaiss/dicionario" w:element="sinonimos">
        <w:r w:rsidRPr="00DB464F">
          <w:rPr>
            <w:rFonts w:ascii="Arial" w:hAnsi="Arial" w:cs="Arial"/>
          </w:rPr>
          <w:t>aguardo</w:t>
        </w:r>
      </w:smartTag>
      <w:r w:rsidRPr="00DB464F">
        <w:rPr>
          <w:rFonts w:ascii="Arial" w:hAnsi="Arial" w:cs="Arial"/>
        </w:rPr>
        <w:t xml:space="preserve"> de </w:t>
      </w:r>
      <w:smartTag w:uri="schemas-houaiss/mini" w:element="verbetes">
        <w:r w:rsidRPr="00DB464F">
          <w:rPr>
            <w:rFonts w:ascii="Arial" w:hAnsi="Arial" w:cs="Arial"/>
          </w:rPr>
          <w:t>manifestação</w:t>
        </w:r>
      </w:smartTag>
      <w:r w:rsidRPr="00DB464F">
        <w:rPr>
          <w:rFonts w:ascii="Arial" w:hAnsi="Arial" w:cs="Arial"/>
        </w:rPr>
        <w:t>, subscrevemos.</w:t>
      </w:r>
    </w:p>
    <w:p w:rsidR="007010B3" w:rsidRDefault="007010B3" w:rsidP="00C94ED4">
      <w:pPr>
        <w:tabs>
          <w:tab w:val="left" w:pos="-600"/>
          <w:tab w:val="left" w:pos="4508"/>
          <w:tab w:val="left" w:pos="6521"/>
        </w:tabs>
        <w:spacing w:after="120" w:line="336" w:lineRule="auto"/>
        <w:ind w:firstLine="1701"/>
        <w:jc w:val="both"/>
        <w:rPr>
          <w:rFonts w:ascii="Arial" w:hAnsi="Arial" w:cs="Arial"/>
        </w:rPr>
      </w:pPr>
    </w:p>
    <w:p w:rsidR="000273B5" w:rsidRPr="00DB464F" w:rsidRDefault="003A77BE" w:rsidP="00C94ED4">
      <w:pPr>
        <w:tabs>
          <w:tab w:val="left" w:pos="-600"/>
          <w:tab w:val="left" w:pos="4508"/>
        </w:tabs>
        <w:spacing w:after="120" w:line="336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DB464F">
          <w:rPr>
            <w:rFonts w:ascii="Arial" w:hAnsi="Arial" w:cs="Arial"/>
          </w:rPr>
          <w:t>Sala</w:t>
        </w:r>
      </w:smartTag>
      <w:r w:rsidRPr="00DB464F">
        <w:rPr>
          <w:rFonts w:ascii="Arial" w:hAnsi="Arial" w:cs="Arial"/>
        </w:rPr>
        <w:t xml:space="preserve"> das </w:t>
      </w:r>
      <w:smartTag w:uri="schemas-houaiss/mini" w:element="verbetes">
        <w:r w:rsidRPr="00DB464F">
          <w:rPr>
            <w:rFonts w:ascii="Arial" w:hAnsi="Arial" w:cs="Arial"/>
          </w:rPr>
          <w:t>Sessões</w:t>
        </w:r>
      </w:smartTag>
      <w:r w:rsidRPr="00DB464F">
        <w:rPr>
          <w:rFonts w:ascii="Arial" w:hAnsi="Arial" w:cs="Arial"/>
        </w:rPr>
        <w:t xml:space="preserve">, </w:t>
      </w:r>
      <w:r w:rsidR="004E0A6E">
        <w:rPr>
          <w:rFonts w:ascii="Arial" w:hAnsi="Arial" w:cs="Arial"/>
        </w:rPr>
        <w:t>26</w:t>
      </w:r>
      <w:r w:rsidR="00576B32" w:rsidRPr="00DB464F">
        <w:rPr>
          <w:rFonts w:ascii="Arial" w:hAnsi="Arial" w:cs="Arial"/>
        </w:rPr>
        <w:t xml:space="preserve"> de </w:t>
      </w:r>
      <w:r w:rsidR="0002073A">
        <w:rPr>
          <w:rFonts w:ascii="Arial" w:hAnsi="Arial" w:cs="Arial"/>
        </w:rPr>
        <w:t>agosto</w:t>
      </w:r>
      <w:r w:rsidR="00576B32" w:rsidRPr="00DB464F">
        <w:rPr>
          <w:rFonts w:ascii="Arial" w:hAnsi="Arial" w:cs="Arial"/>
        </w:rPr>
        <w:t xml:space="preserve"> de 2020.</w:t>
      </w:r>
    </w:p>
    <w:p w:rsidR="00844BEB" w:rsidRPr="00DB464F" w:rsidRDefault="003E188F" w:rsidP="00C94ED4">
      <w:pPr>
        <w:tabs>
          <w:tab w:val="left" w:pos="-600"/>
          <w:tab w:val="left" w:pos="4508"/>
        </w:tabs>
        <w:spacing w:after="120" w:line="336" w:lineRule="auto"/>
        <w:ind w:firstLine="1701"/>
        <w:jc w:val="both"/>
        <w:rPr>
          <w:rFonts w:ascii="Arial" w:hAnsi="Arial" w:cs="Arial"/>
        </w:rPr>
      </w:pPr>
      <w:r w:rsidRPr="00DB464F">
        <w:rPr>
          <w:rFonts w:ascii="Arial" w:hAnsi="Arial" w:cs="Arial"/>
        </w:rPr>
        <w:fldChar w:fldCharType="begin"/>
      </w:r>
      <w:r w:rsidRPr="00DB464F">
        <w:rPr>
          <w:rFonts w:ascii="Arial" w:hAnsi="Arial" w:cs="Arial"/>
        </w:rPr>
        <w:instrText xml:space="preserve">  </w:instrText>
      </w:r>
      <w:r w:rsidRPr="00DB464F">
        <w:rPr>
          <w:rFonts w:ascii="Arial" w:hAnsi="Arial" w:cs="Arial"/>
        </w:rPr>
        <w:fldChar w:fldCharType="end"/>
      </w:r>
    </w:p>
    <w:p w:rsidR="00844BEB" w:rsidRPr="00DB464F" w:rsidRDefault="00844BEB" w:rsidP="00C94ED4">
      <w:pPr>
        <w:tabs>
          <w:tab w:val="left" w:pos="-600"/>
          <w:tab w:val="left" w:pos="4508"/>
        </w:tabs>
        <w:spacing w:after="120" w:line="336" w:lineRule="auto"/>
        <w:ind w:firstLine="1701"/>
        <w:jc w:val="both"/>
        <w:rPr>
          <w:rFonts w:ascii="Arial" w:hAnsi="Arial" w:cs="Arial"/>
        </w:rPr>
      </w:pPr>
    </w:p>
    <w:p w:rsidR="005430C4" w:rsidRPr="00DB464F" w:rsidRDefault="005430C4" w:rsidP="005430C4">
      <w:pPr>
        <w:jc w:val="center"/>
        <w:rPr>
          <w:rFonts w:ascii="Arial" w:eastAsia="Calibri" w:hAnsi="Arial" w:cs="Arial"/>
          <w:b/>
          <w:lang w:eastAsia="en-US"/>
        </w:rPr>
      </w:pPr>
      <w:r w:rsidRPr="00DB464F">
        <w:rPr>
          <w:rFonts w:ascii="Arial" w:eastAsia="Calibri" w:hAnsi="Arial" w:cs="Arial"/>
          <w:b/>
          <w:lang w:eastAsia="en-US"/>
        </w:rPr>
        <w:t>LUCIMAR PONCIANO</w:t>
      </w:r>
    </w:p>
    <w:p w:rsidR="000B743C" w:rsidRPr="00DF65F7" w:rsidRDefault="005430C4" w:rsidP="00DF65F7">
      <w:pPr>
        <w:tabs>
          <w:tab w:val="left" w:pos="-600"/>
        </w:tabs>
        <w:jc w:val="center"/>
        <w:rPr>
          <w:rFonts w:ascii="Arial" w:hAnsi="Arial" w:cs="Arial"/>
          <w:sz w:val="2"/>
          <w:szCs w:val="2"/>
        </w:rPr>
      </w:pPr>
      <w:r w:rsidRPr="00DB464F">
        <w:rPr>
          <w:rFonts w:ascii="Arial" w:eastAsia="Calibri" w:hAnsi="Arial" w:cs="Arial"/>
          <w:lang w:eastAsia="en-US"/>
        </w:rPr>
        <w:t xml:space="preserve">Vereadora </w:t>
      </w:r>
      <w:r w:rsidR="006F7461" w:rsidRPr="00DB464F">
        <w:rPr>
          <w:rFonts w:ascii="Arial" w:eastAsia="Calibri" w:hAnsi="Arial" w:cs="Arial"/>
          <w:lang w:eastAsia="en-US"/>
        </w:rPr>
        <w:t>–</w:t>
      </w:r>
      <w:r w:rsidRPr="00DB464F">
        <w:rPr>
          <w:rFonts w:ascii="Arial" w:eastAsia="Calibri" w:hAnsi="Arial" w:cs="Arial"/>
          <w:lang w:eastAsia="en-US"/>
        </w:rPr>
        <w:t xml:space="preserve"> </w:t>
      </w:r>
      <w:r w:rsidR="001A592D" w:rsidRPr="00DB464F">
        <w:rPr>
          <w:rFonts w:ascii="Arial" w:eastAsia="Calibri" w:hAnsi="Arial" w:cs="Arial"/>
          <w:lang w:eastAsia="en-US"/>
        </w:rPr>
        <w:t>M</w:t>
      </w:r>
      <w:r w:rsidRPr="00DB464F">
        <w:rPr>
          <w:rFonts w:ascii="Arial" w:eastAsia="Calibri" w:hAnsi="Arial" w:cs="Arial"/>
          <w:lang w:eastAsia="en-US"/>
        </w:rPr>
        <w:t>DB</w:t>
      </w:r>
    </w:p>
    <w:sectPr w:rsidR="000B743C" w:rsidRPr="00DF65F7" w:rsidSect="007D39FD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00502" w:rsidRDefault="00700502">
      <w:r>
        <w:separator/>
      </w:r>
    </w:p>
  </w:endnote>
  <w:endnote w:type="continuationSeparator" w:id="0">
    <w:p w:rsidR="00700502" w:rsidRDefault="007005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0273B5" w:rsidRDefault="000273B5" w:rsidP="000273B5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rFonts w:ascii="Arial" w:hAnsi="Arial"/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rFonts w:ascii="Arial" w:hAnsi="Arial"/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00502" w:rsidRDefault="00700502">
      <w:r>
        <w:separator/>
      </w:r>
    </w:p>
  </w:footnote>
  <w:footnote w:type="continuationSeparator" w:id="0">
    <w:p w:rsidR="00700502" w:rsidRDefault="0070050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2991" w:rsidRDefault="00762991" w:rsidP="007E3F69">
    <w:pPr>
      <w:tabs>
        <w:tab w:val="left" w:pos="2835"/>
      </w:tabs>
      <w:jc w:val="right"/>
      <w:rPr>
        <w:rFonts w:ascii="Arial" w:hAnsi="Arial" w:cs="Arial"/>
        <w:b/>
        <w:sz w:val="20"/>
        <w:szCs w:val="20"/>
        <w:u w:val="single"/>
      </w:rPr>
    </w:pPr>
  </w:p>
  <w:p w:rsidR="00D2072E" w:rsidRPr="00317C1A" w:rsidRDefault="00265D6E" w:rsidP="007E3F69">
    <w:pPr>
      <w:tabs>
        <w:tab w:val="left" w:pos="2835"/>
      </w:tabs>
      <w:jc w:val="right"/>
      <w:rPr>
        <w:sz w:val="20"/>
        <w:szCs w:val="20"/>
      </w:rPr>
    </w:pPr>
    <w:r>
      <w:rPr>
        <w:rFonts w:ascii="Arial" w:hAnsi="Arial" w:cs="Arial"/>
        <w:b/>
        <w:sz w:val="20"/>
        <w:szCs w:val="20"/>
        <w:u w:val="single"/>
      </w:rPr>
      <w:t>Pedido de Informações</w:t>
    </w:r>
    <w:r w:rsidR="00347D5E" w:rsidRPr="00317C1A">
      <w:rPr>
        <w:rFonts w:ascii="Arial" w:hAnsi="Arial" w:cs="Arial"/>
        <w:b/>
        <w:sz w:val="20"/>
        <w:szCs w:val="20"/>
        <w:u w:val="single"/>
      </w:rPr>
      <w:t xml:space="preserve"> </w:t>
    </w:r>
    <w:r w:rsidR="00A349F1" w:rsidRPr="00317C1A">
      <w:rPr>
        <w:rFonts w:ascii="Arial" w:hAnsi="Arial" w:cs="Arial"/>
        <w:b/>
        <w:sz w:val="20"/>
        <w:szCs w:val="20"/>
        <w:u w:val="single"/>
      </w:rPr>
      <w:t>nº</w:t>
    </w:r>
    <w:r w:rsidR="00BB3F3E" w:rsidRPr="00317C1A">
      <w:rPr>
        <w:rFonts w:ascii="Arial" w:hAnsi="Arial" w:cs="Arial"/>
        <w:b/>
        <w:sz w:val="20"/>
        <w:szCs w:val="20"/>
        <w:u w:val="single"/>
      </w:rPr>
      <w:t xml:space="preserve"> </w:t>
    </w:r>
    <w:r w:rsidR="00E90D73">
      <w:rPr>
        <w:rFonts w:ascii="Arial" w:hAnsi="Arial" w:cs="Arial"/>
        <w:b/>
        <w:sz w:val="20"/>
        <w:szCs w:val="20"/>
        <w:u w:val="single"/>
      </w:rPr>
      <w:t>1</w:t>
    </w:r>
    <w:r w:rsidR="00642B19">
      <w:rPr>
        <w:rFonts w:ascii="Arial" w:hAnsi="Arial" w:cs="Arial"/>
        <w:b/>
        <w:sz w:val="20"/>
        <w:szCs w:val="20"/>
        <w:u w:val="single"/>
      </w:rPr>
      <w:t>23</w:t>
    </w:r>
    <w:r w:rsidR="00BB3F3E" w:rsidRPr="00317C1A">
      <w:rPr>
        <w:rFonts w:ascii="Arial" w:hAnsi="Arial" w:cs="Arial"/>
        <w:b/>
        <w:sz w:val="20"/>
        <w:szCs w:val="20"/>
        <w:u w:val="single"/>
      </w:rPr>
      <w:t>/</w:t>
    </w:r>
    <w:r w:rsidR="006F4E64" w:rsidRPr="00317C1A">
      <w:rPr>
        <w:rFonts w:ascii="Arial" w:hAnsi="Arial" w:cs="Arial"/>
        <w:b/>
        <w:sz w:val="20"/>
        <w:szCs w:val="20"/>
        <w:u w:val="single"/>
      </w:rPr>
      <w:t>20</w:t>
    </w:r>
    <w:r w:rsidR="00800648">
      <w:rPr>
        <w:rFonts w:ascii="Arial" w:hAnsi="Arial" w:cs="Arial"/>
        <w:b/>
        <w:sz w:val="20"/>
        <w:szCs w:val="20"/>
        <w:u w:val="single"/>
      </w:rPr>
      <w:t>20</w:t>
    </w:r>
    <w:r w:rsidR="00BB3F3E" w:rsidRPr="00317C1A">
      <w:rPr>
        <w:rFonts w:ascii="Arial" w:hAnsi="Arial" w:cs="Arial"/>
        <w:b/>
        <w:sz w:val="20"/>
        <w:szCs w:val="20"/>
        <w:u w:val="single"/>
      </w:rPr>
      <w:t xml:space="preserve"> </w:t>
    </w:r>
    <w:r w:rsidR="00800648">
      <w:rPr>
        <w:rFonts w:ascii="Arial" w:hAnsi="Arial" w:cs="Arial"/>
        <w:b/>
        <w:sz w:val="20"/>
        <w:szCs w:val="20"/>
        <w:u w:val="single"/>
      </w:rPr>
      <w:t>- Vereador</w:t>
    </w:r>
    <w:r w:rsidR="00532CCE">
      <w:rPr>
        <w:rFonts w:ascii="Arial" w:hAnsi="Arial" w:cs="Arial"/>
        <w:b/>
        <w:sz w:val="20"/>
        <w:szCs w:val="20"/>
        <w:u w:val="single"/>
      </w:rPr>
      <w:t>a</w:t>
    </w:r>
    <w:r w:rsidR="00800648">
      <w:rPr>
        <w:rFonts w:ascii="Arial" w:hAnsi="Arial" w:cs="Arial"/>
        <w:b/>
        <w:sz w:val="20"/>
        <w:szCs w:val="20"/>
        <w:u w:val="single"/>
      </w:rPr>
      <w:t xml:space="preserve"> </w:t>
    </w:r>
    <w:r w:rsidR="00532CCE">
      <w:rPr>
        <w:rFonts w:ascii="Arial" w:hAnsi="Arial" w:cs="Arial"/>
        <w:b/>
        <w:sz w:val="20"/>
        <w:szCs w:val="20"/>
        <w:u w:val="single"/>
      </w:rPr>
      <w:t>Lucimar Ponciano</w:t>
    </w:r>
    <w:r w:rsidR="00800648">
      <w:rPr>
        <w:rFonts w:ascii="Arial" w:hAnsi="Arial" w:cs="Arial"/>
        <w:b/>
        <w:sz w:val="20"/>
        <w:szCs w:val="20"/>
        <w:u w:val="single"/>
      </w:rPr>
      <w:t xml:space="preserve"> </w:t>
    </w:r>
    <w:r w:rsidR="00A349F1" w:rsidRPr="00317C1A">
      <w:rPr>
        <w:rFonts w:ascii="Arial" w:hAnsi="Arial" w:cs="Arial"/>
        <w:b/>
        <w:sz w:val="20"/>
        <w:szCs w:val="20"/>
        <w:u w:val="single"/>
      </w:rPr>
      <w:t xml:space="preserve">- fls. 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begin"/>
    </w:r>
    <w:r w:rsidR="00A349F1" w:rsidRPr="00317C1A">
      <w:rPr>
        <w:rFonts w:ascii="Arial" w:hAnsi="Arial"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separate"/>
    </w:r>
    <w:r w:rsidR="00C94ED4">
      <w:rPr>
        <w:rFonts w:ascii="Arial" w:hAnsi="Arial" w:cs="Arial"/>
        <w:b/>
        <w:noProof/>
        <w:sz w:val="20"/>
        <w:szCs w:val="20"/>
        <w:u w:val="single"/>
      </w:rPr>
      <w:t>2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end"/>
    </w:r>
    <w:r w:rsidR="00A349F1" w:rsidRPr="00317C1A">
      <w:rPr>
        <w:rFonts w:ascii="Arial" w:hAnsi="Arial" w:cs="Arial"/>
        <w:b/>
        <w:sz w:val="20"/>
        <w:szCs w:val="20"/>
        <w:u w:val="single"/>
      </w:rPr>
      <w:t>/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begin"/>
    </w:r>
    <w:r w:rsidR="00A349F1" w:rsidRPr="00317C1A">
      <w:rPr>
        <w:rFonts w:ascii="Arial" w:hAnsi="Arial"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separate"/>
    </w:r>
    <w:r w:rsidR="00C94ED4">
      <w:rPr>
        <w:rFonts w:ascii="Arial" w:hAnsi="Arial" w:cs="Arial"/>
        <w:b/>
        <w:noProof/>
        <w:sz w:val="20"/>
        <w:szCs w:val="20"/>
        <w:u w:val="single"/>
      </w:rPr>
      <w:t>2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10571818" wp14:editId="7843FA3A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C24FED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FSL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0571818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C24FED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FSL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62E38C0A" wp14:editId="4E8036F8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2E38C0A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w:drawing>
        <wp:anchor distT="0" distB="0" distL="114300" distR="114300" simplePos="0" relativeHeight="251698176" behindDoc="0" locked="0" layoutInCell="0" allowOverlap="1" wp14:anchorId="27C9B20B" wp14:editId="7FC023B0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6C713286" wp14:editId="4DAC3E5B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C24FED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FSL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C713286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C24FED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FSL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63E116AD" wp14:editId="4D2FE116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3E116AD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717632" behindDoc="0" locked="0" layoutInCell="0" allowOverlap="1" wp14:anchorId="40DAD498" wp14:editId="261AAFA0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02012"/>
    <w:rsid w:val="000038B8"/>
    <w:rsid w:val="000052B7"/>
    <w:rsid w:val="00007948"/>
    <w:rsid w:val="00012789"/>
    <w:rsid w:val="00014898"/>
    <w:rsid w:val="000158E9"/>
    <w:rsid w:val="00016BFF"/>
    <w:rsid w:val="0002073A"/>
    <w:rsid w:val="00024B19"/>
    <w:rsid w:val="00024FD3"/>
    <w:rsid w:val="00025BF6"/>
    <w:rsid w:val="000263C0"/>
    <w:rsid w:val="000273B5"/>
    <w:rsid w:val="000325B4"/>
    <w:rsid w:val="0003275F"/>
    <w:rsid w:val="00043D4B"/>
    <w:rsid w:val="000540DA"/>
    <w:rsid w:val="00054265"/>
    <w:rsid w:val="00055E71"/>
    <w:rsid w:val="00056288"/>
    <w:rsid w:val="00063504"/>
    <w:rsid w:val="00064410"/>
    <w:rsid w:val="000660F8"/>
    <w:rsid w:val="00074163"/>
    <w:rsid w:val="0007519D"/>
    <w:rsid w:val="00080392"/>
    <w:rsid w:val="0008202E"/>
    <w:rsid w:val="00086785"/>
    <w:rsid w:val="000868A6"/>
    <w:rsid w:val="000936E3"/>
    <w:rsid w:val="00093E8C"/>
    <w:rsid w:val="00094490"/>
    <w:rsid w:val="000958D5"/>
    <w:rsid w:val="000973E6"/>
    <w:rsid w:val="00097CAE"/>
    <w:rsid w:val="000A285C"/>
    <w:rsid w:val="000B22B3"/>
    <w:rsid w:val="000B743C"/>
    <w:rsid w:val="000C032B"/>
    <w:rsid w:val="000C697C"/>
    <w:rsid w:val="000D50BA"/>
    <w:rsid w:val="000E4139"/>
    <w:rsid w:val="000E6C1E"/>
    <w:rsid w:val="000F48BD"/>
    <w:rsid w:val="000F4A77"/>
    <w:rsid w:val="000F6251"/>
    <w:rsid w:val="001004AB"/>
    <w:rsid w:val="0010267D"/>
    <w:rsid w:val="001026D4"/>
    <w:rsid w:val="00106F15"/>
    <w:rsid w:val="001136B9"/>
    <w:rsid w:val="00117993"/>
    <w:rsid w:val="001231F5"/>
    <w:rsid w:val="0013229C"/>
    <w:rsid w:val="001322D2"/>
    <w:rsid w:val="00133858"/>
    <w:rsid w:val="0013443D"/>
    <w:rsid w:val="0014270D"/>
    <w:rsid w:val="00143E71"/>
    <w:rsid w:val="0014591F"/>
    <w:rsid w:val="0014677B"/>
    <w:rsid w:val="00147DC5"/>
    <w:rsid w:val="00150EE2"/>
    <w:rsid w:val="001568C2"/>
    <w:rsid w:val="001655C9"/>
    <w:rsid w:val="00172E81"/>
    <w:rsid w:val="001735B5"/>
    <w:rsid w:val="00177864"/>
    <w:rsid w:val="00181CD2"/>
    <w:rsid w:val="00185DD5"/>
    <w:rsid w:val="00190554"/>
    <w:rsid w:val="00194003"/>
    <w:rsid w:val="00194D93"/>
    <w:rsid w:val="001A09F2"/>
    <w:rsid w:val="001A1B47"/>
    <w:rsid w:val="001A1CA0"/>
    <w:rsid w:val="001A3901"/>
    <w:rsid w:val="001A4ABC"/>
    <w:rsid w:val="001A592D"/>
    <w:rsid w:val="001A7721"/>
    <w:rsid w:val="001B00F4"/>
    <w:rsid w:val="001B0773"/>
    <w:rsid w:val="001C2312"/>
    <w:rsid w:val="001D0406"/>
    <w:rsid w:val="001D3877"/>
    <w:rsid w:val="001D3CD3"/>
    <w:rsid w:val="001E176B"/>
    <w:rsid w:val="001E2B4F"/>
    <w:rsid w:val="001E67C9"/>
    <w:rsid w:val="001F13C3"/>
    <w:rsid w:val="001F41A4"/>
    <w:rsid w:val="001F41E8"/>
    <w:rsid w:val="001F73CF"/>
    <w:rsid w:val="00203971"/>
    <w:rsid w:val="002044DE"/>
    <w:rsid w:val="00204ED7"/>
    <w:rsid w:val="00205AE6"/>
    <w:rsid w:val="0020727D"/>
    <w:rsid w:val="00213160"/>
    <w:rsid w:val="00220D9E"/>
    <w:rsid w:val="00222AAB"/>
    <w:rsid w:val="002234A4"/>
    <w:rsid w:val="0022786B"/>
    <w:rsid w:val="00230859"/>
    <w:rsid w:val="0023215D"/>
    <w:rsid w:val="002325ED"/>
    <w:rsid w:val="00234574"/>
    <w:rsid w:val="0023480A"/>
    <w:rsid w:val="002372FE"/>
    <w:rsid w:val="002449AF"/>
    <w:rsid w:val="0024740C"/>
    <w:rsid w:val="0025268F"/>
    <w:rsid w:val="00253C82"/>
    <w:rsid w:val="00262065"/>
    <w:rsid w:val="00263083"/>
    <w:rsid w:val="00265D6E"/>
    <w:rsid w:val="002666DD"/>
    <w:rsid w:val="0027199E"/>
    <w:rsid w:val="00274D7F"/>
    <w:rsid w:val="00275448"/>
    <w:rsid w:val="00277C11"/>
    <w:rsid w:val="002910BB"/>
    <w:rsid w:val="002915C2"/>
    <w:rsid w:val="00291BD6"/>
    <w:rsid w:val="0029262C"/>
    <w:rsid w:val="00297087"/>
    <w:rsid w:val="002A0A18"/>
    <w:rsid w:val="002A7434"/>
    <w:rsid w:val="002A7B2A"/>
    <w:rsid w:val="002B0051"/>
    <w:rsid w:val="002B3A8F"/>
    <w:rsid w:val="002C083B"/>
    <w:rsid w:val="002C1A8A"/>
    <w:rsid w:val="002C42EF"/>
    <w:rsid w:val="002C4328"/>
    <w:rsid w:val="002C49B7"/>
    <w:rsid w:val="002C4AA1"/>
    <w:rsid w:val="002C4B2B"/>
    <w:rsid w:val="002C5C70"/>
    <w:rsid w:val="002D1C7A"/>
    <w:rsid w:val="002D3D9E"/>
    <w:rsid w:val="002D52FF"/>
    <w:rsid w:val="002E3F9D"/>
    <w:rsid w:val="002E4F44"/>
    <w:rsid w:val="002E5E1F"/>
    <w:rsid w:val="002F02DB"/>
    <w:rsid w:val="0030136F"/>
    <w:rsid w:val="0030168E"/>
    <w:rsid w:val="00302136"/>
    <w:rsid w:val="0030748B"/>
    <w:rsid w:val="00310F16"/>
    <w:rsid w:val="003124AE"/>
    <w:rsid w:val="003133D4"/>
    <w:rsid w:val="00313B96"/>
    <w:rsid w:val="00317C1A"/>
    <w:rsid w:val="00323F0F"/>
    <w:rsid w:val="0033355D"/>
    <w:rsid w:val="00334A05"/>
    <w:rsid w:val="0034050D"/>
    <w:rsid w:val="0034064C"/>
    <w:rsid w:val="00344E24"/>
    <w:rsid w:val="00344E7B"/>
    <w:rsid w:val="00344F67"/>
    <w:rsid w:val="00347D5E"/>
    <w:rsid w:val="0035049A"/>
    <w:rsid w:val="003529D2"/>
    <w:rsid w:val="003532C1"/>
    <w:rsid w:val="00353FA9"/>
    <w:rsid w:val="00357CDF"/>
    <w:rsid w:val="003620FA"/>
    <w:rsid w:val="003657E9"/>
    <w:rsid w:val="003703C3"/>
    <w:rsid w:val="00371BEE"/>
    <w:rsid w:val="00371F19"/>
    <w:rsid w:val="0037493B"/>
    <w:rsid w:val="003759E2"/>
    <w:rsid w:val="00381797"/>
    <w:rsid w:val="00381A19"/>
    <w:rsid w:val="003843E0"/>
    <w:rsid w:val="003848C4"/>
    <w:rsid w:val="0039512F"/>
    <w:rsid w:val="003957F9"/>
    <w:rsid w:val="00397FF3"/>
    <w:rsid w:val="003A41C3"/>
    <w:rsid w:val="003A6388"/>
    <w:rsid w:val="003A77BE"/>
    <w:rsid w:val="003B6588"/>
    <w:rsid w:val="003C38DB"/>
    <w:rsid w:val="003C59BF"/>
    <w:rsid w:val="003C7347"/>
    <w:rsid w:val="003D4120"/>
    <w:rsid w:val="003D5213"/>
    <w:rsid w:val="003E0879"/>
    <w:rsid w:val="003E188F"/>
    <w:rsid w:val="003F2932"/>
    <w:rsid w:val="003F6E9B"/>
    <w:rsid w:val="003F7497"/>
    <w:rsid w:val="003F7FE2"/>
    <w:rsid w:val="00403CE2"/>
    <w:rsid w:val="00412795"/>
    <w:rsid w:val="004128F7"/>
    <w:rsid w:val="00413492"/>
    <w:rsid w:val="00424769"/>
    <w:rsid w:val="00424BDA"/>
    <w:rsid w:val="004279A7"/>
    <w:rsid w:val="004362B9"/>
    <w:rsid w:val="004369E5"/>
    <w:rsid w:val="00445771"/>
    <w:rsid w:val="004462B7"/>
    <w:rsid w:val="00453F83"/>
    <w:rsid w:val="00456522"/>
    <w:rsid w:val="00456BF9"/>
    <w:rsid w:val="004574C8"/>
    <w:rsid w:val="004623F5"/>
    <w:rsid w:val="004625BB"/>
    <w:rsid w:val="00462CA8"/>
    <w:rsid w:val="004677C5"/>
    <w:rsid w:val="0047475B"/>
    <w:rsid w:val="004842DD"/>
    <w:rsid w:val="00484FE1"/>
    <w:rsid w:val="004859F0"/>
    <w:rsid w:val="00485C30"/>
    <w:rsid w:val="00487D64"/>
    <w:rsid w:val="00493115"/>
    <w:rsid w:val="004931DC"/>
    <w:rsid w:val="004A187B"/>
    <w:rsid w:val="004A2504"/>
    <w:rsid w:val="004B0191"/>
    <w:rsid w:val="004C0580"/>
    <w:rsid w:val="004C2C30"/>
    <w:rsid w:val="004C4A81"/>
    <w:rsid w:val="004C6894"/>
    <w:rsid w:val="004C6C78"/>
    <w:rsid w:val="004C6D24"/>
    <w:rsid w:val="004D14E1"/>
    <w:rsid w:val="004D1584"/>
    <w:rsid w:val="004D17BF"/>
    <w:rsid w:val="004D6D46"/>
    <w:rsid w:val="004E06ED"/>
    <w:rsid w:val="004E0A6E"/>
    <w:rsid w:val="004E46DA"/>
    <w:rsid w:val="004F01F9"/>
    <w:rsid w:val="004F39E9"/>
    <w:rsid w:val="004F3C04"/>
    <w:rsid w:val="004F690D"/>
    <w:rsid w:val="004F6A11"/>
    <w:rsid w:val="0050298A"/>
    <w:rsid w:val="005034DB"/>
    <w:rsid w:val="00505357"/>
    <w:rsid w:val="00505FD8"/>
    <w:rsid w:val="00507228"/>
    <w:rsid w:val="00512565"/>
    <w:rsid w:val="00517580"/>
    <w:rsid w:val="00520F02"/>
    <w:rsid w:val="00524669"/>
    <w:rsid w:val="00532CCE"/>
    <w:rsid w:val="00533862"/>
    <w:rsid w:val="005340E3"/>
    <w:rsid w:val="005430C4"/>
    <w:rsid w:val="00543DF3"/>
    <w:rsid w:val="00545390"/>
    <w:rsid w:val="005454BE"/>
    <w:rsid w:val="00551409"/>
    <w:rsid w:val="00552669"/>
    <w:rsid w:val="00552B32"/>
    <w:rsid w:val="00561CB1"/>
    <w:rsid w:val="00564368"/>
    <w:rsid w:val="0057237D"/>
    <w:rsid w:val="00572E9E"/>
    <w:rsid w:val="00576B32"/>
    <w:rsid w:val="00576B7B"/>
    <w:rsid w:val="0058109A"/>
    <w:rsid w:val="005868AE"/>
    <w:rsid w:val="00592BFB"/>
    <w:rsid w:val="00596ED8"/>
    <w:rsid w:val="0059798C"/>
    <w:rsid w:val="005A01D0"/>
    <w:rsid w:val="005A03FA"/>
    <w:rsid w:val="005A5AAD"/>
    <w:rsid w:val="005A6017"/>
    <w:rsid w:val="005A718D"/>
    <w:rsid w:val="005B18A2"/>
    <w:rsid w:val="005B2A6C"/>
    <w:rsid w:val="005B366D"/>
    <w:rsid w:val="005B3D21"/>
    <w:rsid w:val="005B3F24"/>
    <w:rsid w:val="005C026C"/>
    <w:rsid w:val="005C3037"/>
    <w:rsid w:val="005C3938"/>
    <w:rsid w:val="005D23DD"/>
    <w:rsid w:val="005D702D"/>
    <w:rsid w:val="005D7859"/>
    <w:rsid w:val="005E1185"/>
    <w:rsid w:val="005E138D"/>
    <w:rsid w:val="005F1F18"/>
    <w:rsid w:val="00602529"/>
    <w:rsid w:val="006065F2"/>
    <w:rsid w:val="0060683A"/>
    <w:rsid w:val="0060742A"/>
    <w:rsid w:val="006103CF"/>
    <w:rsid w:val="0061344E"/>
    <w:rsid w:val="00615E87"/>
    <w:rsid w:val="00624472"/>
    <w:rsid w:val="00631480"/>
    <w:rsid w:val="006426AE"/>
    <w:rsid w:val="00642B19"/>
    <w:rsid w:val="00645255"/>
    <w:rsid w:val="006455E7"/>
    <w:rsid w:val="00646063"/>
    <w:rsid w:val="00650703"/>
    <w:rsid w:val="00655637"/>
    <w:rsid w:val="00662FE0"/>
    <w:rsid w:val="00665FCA"/>
    <w:rsid w:val="006709AB"/>
    <w:rsid w:val="00674955"/>
    <w:rsid w:val="00674F7D"/>
    <w:rsid w:val="0067514D"/>
    <w:rsid w:val="0067688E"/>
    <w:rsid w:val="006771A8"/>
    <w:rsid w:val="00681021"/>
    <w:rsid w:val="006823C4"/>
    <w:rsid w:val="00682E6E"/>
    <w:rsid w:val="00684371"/>
    <w:rsid w:val="00684E25"/>
    <w:rsid w:val="00685E86"/>
    <w:rsid w:val="00687056"/>
    <w:rsid w:val="00691CF5"/>
    <w:rsid w:val="0069312F"/>
    <w:rsid w:val="006948A3"/>
    <w:rsid w:val="00697D4F"/>
    <w:rsid w:val="006A370D"/>
    <w:rsid w:val="006B0B8E"/>
    <w:rsid w:val="006B32E3"/>
    <w:rsid w:val="006B47F6"/>
    <w:rsid w:val="006B650F"/>
    <w:rsid w:val="006B6911"/>
    <w:rsid w:val="006C2974"/>
    <w:rsid w:val="006C59BC"/>
    <w:rsid w:val="006D60C5"/>
    <w:rsid w:val="006D629B"/>
    <w:rsid w:val="006D6C23"/>
    <w:rsid w:val="006D6F7D"/>
    <w:rsid w:val="006E0BF8"/>
    <w:rsid w:val="006E1106"/>
    <w:rsid w:val="006E5BEA"/>
    <w:rsid w:val="006E6060"/>
    <w:rsid w:val="006E698B"/>
    <w:rsid w:val="006E7E66"/>
    <w:rsid w:val="006F24EC"/>
    <w:rsid w:val="006F4C17"/>
    <w:rsid w:val="006F4E64"/>
    <w:rsid w:val="006F4E7C"/>
    <w:rsid w:val="006F644C"/>
    <w:rsid w:val="006F7461"/>
    <w:rsid w:val="006F7B0A"/>
    <w:rsid w:val="00700502"/>
    <w:rsid w:val="007010B3"/>
    <w:rsid w:val="00704860"/>
    <w:rsid w:val="00711163"/>
    <w:rsid w:val="00714C5B"/>
    <w:rsid w:val="00715F74"/>
    <w:rsid w:val="00717C14"/>
    <w:rsid w:val="007238DC"/>
    <w:rsid w:val="00723B86"/>
    <w:rsid w:val="00725E66"/>
    <w:rsid w:val="00727CDB"/>
    <w:rsid w:val="0073407F"/>
    <w:rsid w:val="00735144"/>
    <w:rsid w:val="00751352"/>
    <w:rsid w:val="00762991"/>
    <w:rsid w:val="00765607"/>
    <w:rsid w:val="00765FE6"/>
    <w:rsid w:val="007742B8"/>
    <w:rsid w:val="00774477"/>
    <w:rsid w:val="00775913"/>
    <w:rsid w:val="00775A1B"/>
    <w:rsid w:val="007807F5"/>
    <w:rsid w:val="00781780"/>
    <w:rsid w:val="00782AF1"/>
    <w:rsid w:val="00782C40"/>
    <w:rsid w:val="00782E5F"/>
    <w:rsid w:val="007838DC"/>
    <w:rsid w:val="00783DFC"/>
    <w:rsid w:val="00784171"/>
    <w:rsid w:val="00785CF8"/>
    <w:rsid w:val="007870D1"/>
    <w:rsid w:val="00787E57"/>
    <w:rsid w:val="00790911"/>
    <w:rsid w:val="007937A3"/>
    <w:rsid w:val="00797980"/>
    <w:rsid w:val="007A015B"/>
    <w:rsid w:val="007A33A8"/>
    <w:rsid w:val="007A48FB"/>
    <w:rsid w:val="007B1CD7"/>
    <w:rsid w:val="007B2B3F"/>
    <w:rsid w:val="007B3ADA"/>
    <w:rsid w:val="007B518C"/>
    <w:rsid w:val="007C26A2"/>
    <w:rsid w:val="007C565B"/>
    <w:rsid w:val="007C75B3"/>
    <w:rsid w:val="007D1674"/>
    <w:rsid w:val="007D1B41"/>
    <w:rsid w:val="007D26AA"/>
    <w:rsid w:val="007D2732"/>
    <w:rsid w:val="007D39FD"/>
    <w:rsid w:val="007D5644"/>
    <w:rsid w:val="007E3F69"/>
    <w:rsid w:val="007E4AEF"/>
    <w:rsid w:val="007E7F9D"/>
    <w:rsid w:val="007F1680"/>
    <w:rsid w:val="007F58B8"/>
    <w:rsid w:val="007F6162"/>
    <w:rsid w:val="007F75CA"/>
    <w:rsid w:val="00800648"/>
    <w:rsid w:val="0080197E"/>
    <w:rsid w:val="00801F93"/>
    <w:rsid w:val="00802BDB"/>
    <w:rsid w:val="0081072C"/>
    <w:rsid w:val="008142CA"/>
    <w:rsid w:val="00814CCA"/>
    <w:rsid w:val="00816A9F"/>
    <w:rsid w:val="0081706C"/>
    <w:rsid w:val="00820C13"/>
    <w:rsid w:val="008321EF"/>
    <w:rsid w:val="00832FC9"/>
    <w:rsid w:val="00833E7C"/>
    <w:rsid w:val="00835411"/>
    <w:rsid w:val="0084386B"/>
    <w:rsid w:val="00844BEB"/>
    <w:rsid w:val="00846BBE"/>
    <w:rsid w:val="008474F2"/>
    <w:rsid w:val="00851276"/>
    <w:rsid w:val="00856E28"/>
    <w:rsid w:val="00870972"/>
    <w:rsid w:val="00874322"/>
    <w:rsid w:val="00877E50"/>
    <w:rsid w:val="008825F7"/>
    <w:rsid w:val="00882F6C"/>
    <w:rsid w:val="008909A4"/>
    <w:rsid w:val="008A0EB2"/>
    <w:rsid w:val="008A162D"/>
    <w:rsid w:val="008A2B3E"/>
    <w:rsid w:val="008A4014"/>
    <w:rsid w:val="008A44F4"/>
    <w:rsid w:val="008B0C4E"/>
    <w:rsid w:val="008B2333"/>
    <w:rsid w:val="008B6894"/>
    <w:rsid w:val="008C0ADE"/>
    <w:rsid w:val="008C15FB"/>
    <w:rsid w:val="008C33AB"/>
    <w:rsid w:val="008D08A1"/>
    <w:rsid w:val="008D4390"/>
    <w:rsid w:val="008D5464"/>
    <w:rsid w:val="008E35B9"/>
    <w:rsid w:val="008E4D7E"/>
    <w:rsid w:val="008F376B"/>
    <w:rsid w:val="008F47EB"/>
    <w:rsid w:val="008F50FD"/>
    <w:rsid w:val="008F7327"/>
    <w:rsid w:val="009013BB"/>
    <w:rsid w:val="00905485"/>
    <w:rsid w:val="009077CE"/>
    <w:rsid w:val="00916808"/>
    <w:rsid w:val="00916AFD"/>
    <w:rsid w:val="00916E03"/>
    <w:rsid w:val="009172DE"/>
    <w:rsid w:val="0091795F"/>
    <w:rsid w:val="00922964"/>
    <w:rsid w:val="009267B1"/>
    <w:rsid w:val="009329F4"/>
    <w:rsid w:val="009404F1"/>
    <w:rsid w:val="00942163"/>
    <w:rsid w:val="00944431"/>
    <w:rsid w:val="009457BE"/>
    <w:rsid w:val="00945A85"/>
    <w:rsid w:val="009474BE"/>
    <w:rsid w:val="00952C56"/>
    <w:rsid w:val="00954F8A"/>
    <w:rsid w:val="0095588D"/>
    <w:rsid w:val="00971C21"/>
    <w:rsid w:val="00974FCB"/>
    <w:rsid w:val="009768E6"/>
    <w:rsid w:val="0098137E"/>
    <w:rsid w:val="009844AD"/>
    <w:rsid w:val="009848D3"/>
    <w:rsid w:val="00985093"/>
    <w:rsid w:val="009866A6"/>
    <w:rsid w:val="009870F5"/>
    <w:rsid w:val="009871F2"/>
    <w:rsid w:val="00990305"/>
    <w:rsid w:val="009917A9"/>
    <w:rsid w:val="0099742E"/>
    <w:rsid w:val="009A2ABD"/>
    <w:rsid w:val="009A50EA"/>
    <w:rsid w:val="009A5D4D"/>
    <w:rsid w:val="009B207E"/>
    <w:rsid w:val="009B32F8"/>
    <w:rsid w:val="009B40C8"/>
    <w:rsid w:val="009B536D"/>
    <w:rsid w:val="009C348B"/>
    <w:rsid w:val="009D0F6E"/>
    <w:rsid w:val="009D50D4"/>
    <w:rsid w:val="009D512F"/>
    <w:rsid w:val="009E0D18"/>
    <w:rsid w:val="009E164F"/>
    <w:rsid w:val="009E1F05"/>
    <w:rsid w:val="009E3834"/>
    <w:rsid w:val="009E6B3F"/>
    <w:rsid w:val="009F4160"/>
    <w:rsid w:val="009F68E9"/>
    <w:rsid w:val="00A00477"/>
    <w:rsid w:val="00A00D01"/>
    <w:rsid w:val="00A04965"/>
    <w:rsid w:val="00A06EF4"/>
    <w:rsid w:val="00A16A6A"/>
    <w:rsid w:val="00A20836"/>
    <w:rsid w:val="00A20C92"/>
    <w:rsid w:val="00A21A8C"/>
    <w:rsid w:val="00A22314"/>
    <w:rsid w:val="00A262C6"/>
    <w:rsid w:val="00A26446"/>
    <w:rsid w:val="00A349F1"/>
    <w:rsid w:val="00A36D2D"/>
    <w:rsid w:val="00A40942"/>
    <w:rsid w:val="00A40D7F"/>
    <w:rsid w:val="00A41B84"/>
    <w:rsid w:val="00A46B01"/>
    <w:rsid w:val="00A54619"/>
    <w:rsid w:val="00A57C2D"/>
    <w:rsid w:val="00A61B7D"/>
    <w:rsid w:val="00A6289E"/>
    <w:rsid w:val="00A630D7"/>
    <w:rsid w:val="00A66BDC"/>
    <w:rsid w:val="00A7180C"/>
    <w:rsid w:val="00A916A6"/>
    <w:rsid w:val="00A92CB9"/>
    <w:rsid w:val="00A96ED0"/>
    <w:rsid w:val="00AA3329"/>
    <w:rsid w:val="00AB7A52"/>
    <w:rsid w:val="00AC24F9"/>
    <w:rsid w:val="00AC24FF"/>
    <w:rsid w:val="00AC712C"/>
    <w:rsid w:val="00AD55C5"/>
    <w:rsid w:val="00AD6B47"/>
    <w:rsid w:val="00AE0C6E"/>
    <w:rsid w:val="00AE1167"/>
    <w:rsid w:val="00AE123C"/>
    <w:rsid w:val="00AE2212"/>
    <w:rsid w:val="00AE23B6"/>
    <w:rsid w:val="00AE4982"/>
    <w:rsid w:val="00AE6BC0"/>
    <w:rsid w:val="00B01610"/>
    <w:rsid w:val="00B075CD"/>
    <w:rsid w:val="00B10E9F"/>
    <w:rsid w:val="00B20CC1"/>
    <w:rsid w:val="00B21DD9"/>
    <w:rsid w:val="00B34975"/>
    <w:rsid w:val="00B36B72"/>
    <w:rsid w:val="00B42D15"/>
    <w:rsid w:val="00B45625"/>
    <w:rsid w:val="00B4712B"/>
    <w:rsid w:val="00B5498E"/>
    <w:rsid w:val="00B55320"/>
    <w:rsid w:val="00B57E0F"/>
    <w:rsid w:val="00B61806"/>
    <w:rsid w:val="00B65D67"/>
    <w:rsid w:val="00B661DC"/>
    <w:rsid w:val="00B6702D"/>
    <w:rsid w:val="00B672EC"/>
    <w:rsid w:val="00B674FF"/>
    <w:rsid w:val="00B706E8"/>
    <w:rsid w:val="00B72E58"/>
    <w:rsid w:val="00B73C1A"/>
    <w:rsid w:val="00B75CEF"/>
    <w:rsid w:val="00B762C9"/>
    <w:rsid w:val="00B820F8"/>
    <w:rsid w:val="00B8427D"/>
    <w:rsid w:val="00B8584C"/>
    <w:rsid w:val="00B85E38"/>
    <w:rsid w:val="00B87535"/>
    <w:rsid w:val="00B93B91"/>
    <w:rsid w:val="00B94C9E"/>
    <w:rsid w:val="00BA147E"/>
    <w:rsid w:val="00BA1565"/>
    <w:rsid w:val="00BA3E82"/>
    <w:rsid w:val="00BA74B3"/>
    <w:rsid w:val="00BB32EA"/>
    <w:rsid w:val="00BB3F3E"/>
    <w:rsid w:val="00BC24DB"/>
    <w:rsid w:val="00BC328E"/>
    <w:rsid w:val="00BC44DF"/>
    <w:rsid w:val="00BC5201"/>
    <w:rsid w:val="00BC6162"/>
    <w:rsid w:val="00BD1F36"/>
    <w:rsid w:val="00BD3C47"/>
    <w:rsid w:val="00BD496C"/>
    <w:rsid w:val="00BE1B39"/>
    <w:rsid w:val="00BE3CA4"/>
    <w:rsid w:val="00BF791A"/>
    <w:rsid w:val="00C06926"/>
    <w:rsid w:val="00C06BEA"/>
    <w:rsid w:val="00C14687"/>
    <w:rsid w:val="00C161D8"/>
    <w:rsid w:val="00C231DB"/>
    <w:rsid w:val="00C24FED"/>
    <w:rsid w:val="00C2508F"/>
    <w:rsid w:val="00C30B08"/>
    <w:rsid w:val="00C30E96"/>
    <w:rsid w:val="00C33DAB"/>
    <w:rsid w:val="00C35016"/>
    <w:rsid w:val="00C35445"/>
    <w:rsid w:val="00C36E68"/>
    <w:rsid w:val="00C36EC0"/>
    <w:rsid w:val="00C41444"/>
    <w:rsid w:val="00C42806"/>
    <w:rsid w:val="00C44D39"/>
    <w:rsid w:val="00C45509"/>
    <w:rsid w:val="00C4754B"/>
    <w:rsid w:val="00C55AA0"/>
    <w:rsid w:val="00C67A72"/>
    <w:rsid w:val="00C75291"/>
    <w:rsid w:val="00C76263"/>
    <w:rsid w:val="00C767FA"/>
    <w:rsid w:val="00C805EF"/>
    <w:rsid w:val="00C822E2"/>
    <w:rsid w:val="00C8448A"/>
    <w:rsid w:val="00C8745F"/>
    <w:rsid w:val="00C94ED4"/>
    <w:rsid w:val="00C95E65"/>
    <w:rsid w:val="00C969DC"/>
    <w:rsid w:val="00CA759E"/>
    <w:rsid w:val="00CA7B51"/>
    <w:rsid w:val="00CB17AE"/>
    <w:rsid w:val="00CB17C2"/>
    <w:rsid w:val="00CB2BAB"/>
    <w:rsid w:val="00CB7D45"/>
    <w:rsid w:val="00CC0709"/>
    <w:rsid w:val="00CC2C91"/>
    <w:rsid w:val="00CD004E"/>
    <w:rsid w:val="00CD6C99"/>
    <w:rsid w:val="00CE03E4"/>
    <w:rsid w:val="00CE0EE4"/>
    <w:rsid w:val="00CE2526"/>
    <w:rsid w:val="00CE4DEE"/>
    <w:rsid w:val="00CE540A"/>
    <w:rsid w:val="00CE7D23"/>
    <w:rsid w:val="00CF2236"/>
    <w:rsid w:val="00CF31DE"/>
    <w:rsid w:val="00CF74C9"/>
    <w:rsid w:val="00D03659"/>
    <w:rsid w:val="00D11115"/>
    <w:rsid w:val="00D11D60"/>
    <w:rsid w:val="00D13CF4"/>
    <w:rsid w:val="00D14EB1"/>
    <w:rsid w:val="00D15A47"/>
    <w:rsid w:val="00D16CA1"/>
    <w:rsid w:val="00D2072E"/>
    <w:rsid w:val="00D21AD3"/>
    <w:rsid w:val="00D233C7"/>
    <w:rsid w:val="00D23EC8"/>
    <w:rsid w:val="00D30594"/>
    <w:rsid w:val="00D30FE9"/>
    <w:rsid w:val="00D341C7"/>
    <w:rsid w:val="00D36FB4"/>
    <w:rsid w:val="00D3750A"/>
    <w:rsid w:val="00D451D7"/>
    <w:rsid w:val="00D507D5"/>
    <w:rsid w:val="00D51A63"/>
    <w:rsid w:val="00D5430F"/>
    <w:rsid w:val="00D564F1"/>
    <w:rsid w:val="00D636F8"/>
    <w:rsid w:val="00D73488"/>
    <w:rsid w:val="00D768C7"/>
    <w:rsid w:val="00D771C4"/>
    <w:rsid w:val="00D77E78"/>
    <w:rsid w:val="00D8365B"/>
    <w:rsid w:val="00D837BF"/>
    <w:rsid w:val="00D83BA7"/>
    <w:rsid w:val="00D916E3"/>
    <w:rsid w:val="00D920ED"/>
    <w:rsid w:val="00D921C2"/>
    <w:rsid w:val="00D97F0F"/>
    <w:rsid w:val="00DA7C45"/>
    <w:rsid w:val="00DB1361"/>
    <w:rsid w:val="00DB1839"/>
    <w:rsid w:val="00DB23E5"/>
    <w:rsid w:val="00DB34C4"/>
    <w:rsid w:val="00DB464F"/>
    <w:rsid w:val="00DB48F6"/>
    <w:rsid w:val="00DB7B95"/>
    <w:rsid w:val="00DD3432"/>
    <w:rsid w:val="00DD3809"/>
    <w:rsid w:val="00DD76BD"/>
    <w:rsid w:val="00DE2430"/>
    <w:rsid w:val="00DE50DD"/>
    <w:rsid w:val="00DE7664"/>
    <w:rsid w:val="00DE7A11"/>
    <w:rsid w:val="00DF3941"/>
    <w:rsid w:val="00DF5111"/>
    <w:rsid w:val="00DF65F7"/>
    <w:rsid w:val="00DF67BA"/>
    <w:rsid w:val="00DF7CC9"/>
    <w:rsid w:val="00E0249F"/>
    <w:rsid w:val="00E0773A"/>
    <w:rsid w:val="00E07978"/>
    <w:rsid w:val="00E11F92"/>
    <w:rsid w:val="00E146DB"/>
    <w:rsid w:val="00E14F37"/>
    <w:rsid w:val="00E15DBB"/>
    <w:rsid w:val="00E20B72"/>
    <w:rsid w:val="00E20FCC"/>
    <w:rsid w:val="00E2541C"/>
    <w:rsid w:val="00E26727"/>
    <w:rsid w:val="00E27FA1"/>
    <w:rsid w:val="00E3022D"/>
    <w:rsid w:val="00E32DB3"/>
    <w:rsid w:val="00E33E21"/>
    <w:rsid w:val="00E343F4"/>
    <w:rsid w:val="00E3465B"/>
    <w:rsid w:val="00E41031"/>
    <w:rsid w:val="00E42947"/>
    <w:rsid w:val="00E439AD"/>
    <w:rsid w:val="00E462BF"/>
    <w:rsid w:val="00E46F85"/>
    <w:rsid w:val="00E502DD"/>
    <w:rsid w:val="00E565ED"/>
    <w:rsid w:val="00E57026"/>
    <w:rsid w:val="00E6282E"/>
    <w:rsid w:val="00E63CD5"/>
    <w:rsid w:val="00E66CFD"/>
    <w:rsid w:val="00E67410"/>
    <w:rsid w:val="00E721EC"/>
    <w:rsid w:val="00E7340E"/>
    <w:rsid w:val="00E7783E"/>
    <w:rsid w:val="00E833AF"/>
    <w:rsid w:val="00E84386"/>
    <w:rsid w:val="00E86C30"/>
    <w:rsid w:val="00E90791"/>
    <w:rsid w:val="00E90C30"/>
    <w:rsid w:val="00E90D73"/>
    <w:rsid w:val="00E95D4C"/>
    <w:rsid w:val="00EA234B"/>
    <w:rsid w:val="00EB04D6"/>
    <w:rsid w:val="00EB4960"/>
    <w:rsid w:val="00EB6B83"/>
    <w:rsid w:val="00EC0073"/>
    <w:rsid w:val="00ED1ECE"/>
    <w:rsid w:val="00ED2065"/>
    <w:rsid w:val="00ED5B84"/>
    <w:rsid w:val="00EE15B1"/>
    <w:rsid w:val="00EE5040"/>
    <w:rsid w:val="00EE52C9"/>
    <w:rsid w:val="00EF1A98"/>
    <w:rsid w:val="00EF587A"/>
    <w:rsid w:val="00EF5AB9"/>
    <w:rsid w:val="00F0056F"/>
    <w:rsid w:val="00F02824"/>
    <w:rsid w:val="00F02A35"/>
    <w:rsid w:val="00F1055C"/>
    <w:rsid w:val="00F23F11"/>
    <w:rsid w:val="00F24406"/>
    <w:rsid w:val="00F253EA"/>
    <w:rsid w:val="00F26D05"/>
    <w:rsid w:val="00F27895"/>
    <w:rsid w:val="00F350B0"/>
    <w:rsid w:val="00F3586E"/>
    <w:rsid w:val="00F37728"/>
    <w:rsid w:val="00F40C03"/>
    <w:rsid w:val="00F420E5"/>
    <w:rsid w:val="00F4594D"/>
    <w:rsid w:val="00F5150F"/>
    <w:rsid w:val="00F52A48"/>
    <w:rsid w:val="00F530E3"/>
    <w:rsid w:val="00F5464A"/>
    <w:rsid w:val="00F5727E"/>
    <w:rsid w:val="00F60A2E"/>
    <w:rsid w:val="00F65C85"/>
    <w:rsid w:val="00F704CD"/>
    <w:rsid w:val="00F72990"/>
    <w:rsid w:val="00F72C75"/>
    <w:rsid w:val="00F73DA3"/>
    <w:rsid w:val="00F7715F"/>
    <w:rsid w:val="00F95248"/>
    <w:rsid w:val="00F96BEF"/>
    <w:rsid w:val="00F97E65"/>
    <w:rsid w:val="00FA3CFC"/>
    <w:rsid w:val="00FA3F13"/>
    <w:rsid w:val="00FA5297"/>
    <w:rsid w:val="00FA5D43"/>
    <w:rsid w:val="00FB00FA"/>
    <w:rsid w:val="00FB1C8C"/>
    <w:rsid w:val="00FB76BF"/>
    <w:rsid w:val="00FB7E1B"/>
    <w:rsid w:val="00FC1C13"/>
    <w:rsid w:val="00FC1CDC"/>
    <w:rsid w:val="00FC2720"/>
    <w:rsid w:val="00FC2DFE"/>
    <w:rsid w:val="00FC5887"/>
    <w:rsid w:val="00FC6243"/>
    <w:rsid w:val="00FC7572"/>
    <w:rsid w:val="00FD1AB4"/>
    <w:rsid w:val="00FD57B0"/>
    <w:rsid w:val="00FD6EAA"/>
    <w:rsid w:val="00FE1818"/>
    <w:rsid w:val="00FE28F8"/>
    <w:rsid w:val="00FE3B6B"/>
    <w:rsid w:val="00FF3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dicionario" w:name="sinonimos"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3AABF7F2-56F7-4370-8418-8F41D31FA1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  <w:style w:type="paragraph" w:customStyle="1" w:styleId="Pr-Fotos">
    <w:name w:val="Pré-Fotos"/>
    <w:basedOn w:val="Normal"/>
    <w:link w:val="Pr-FotosChar"/>
    <w:qFormat/>
    <w:rsid w:val="0095588D"/>
    <w:pPr>
      <w:tabs>
        <w:tab w:val="left" w:pos="6480"/>
      </w:tabs>
      <w:spacing w:after="120" w:line="276" w:lineRule="auto"/>
      <w:jc w:val="center"/>
    </w:pPr>
    <w:rPr>
      <w:rFonts w:ascii="Arial" w:eastAsiaTheme="minorHAnsi" w:hAnsi="Arial" w:cs="Arial"/>
      <w:sz w:val="18"/>
      <w:szCs w:val="18"/>
      <w:lang w:eastAsia="en-US"/>
    </w:rPr>
  </w:style>
  <w:style w:type="character" w:customStyle="1" w:styleId="Pr-FotosChar">
    <w:name w:val="Pré-Fotos Char"/>
    <w:basedOn w:val="Fontepargpadro"/>
    <w:link w:val="Pr-Fotos"/>
    <w:rsid w:val="0095588D"/>
    <w:rPr>
      <w:rFonts w:ascii="Arial" w:eastAsiaTheme="minorHAnsi" w:hAnsi="Arial" w:cs="Arial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09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6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74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0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7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37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3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8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93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5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2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10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86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0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0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8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2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24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8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86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44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0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0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10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64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3A5585-C49A-4BA8-8867-CDCDF3097F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ind.0000.dotx</Template>
  <TotalTime>27</TotalTime>
  <Pages>2</Pages>
  <Words>348</Words>
  <Characters>1880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2224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Usuário</cp:lastModifiedBy>
  <cp:revision>37</cp:revision>
  <cp:lastPrinted>2020-08-11T12:08:00Z</cp:lastPrinted>
  <dcterms:created xsi:type="dcterms:W3CDTF">2020-08-25T12:23:00Z</dcterms:created>
  <dcterms:modified xsi:type="dcterms:W3CDTF">2020-08-25T12:50:00Z</dcterms:modified>
</cp:coreProperties>
</file>